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6D6" w:rsidRDefault="005916D6" w:rsidP="00AE1D39">
      <w:pPr>
        <w:ind w:firstLine="708"/>
        <w:jc w:val="both"/>
      </w:pPr>
    </w:p>
    <w:p w:rsidR="005916D6" w:rsidRDefault="005916D6">
      <w:pPr>
        <w:jc w:val="both"/>
        <w:sectPr w:rsidR="005916D6" w:rsidSect="00710400">
          <w:headerReference w:type="even" r:id="rId7"/>
          <w:headerReference w:type="default" r:id="rId8"/>
          <w:pgSz w:w="11906" w:h="16838"/>
          <w:pgMar w:top="1134" w:right="851" w:bottom="1134" w:left="1985" w:header="709" w:footer="709" w:gutter="0"/>
          <w:pgNumType w:start="0"/>
          <w:cols w:space="708"/>
          <w:titlePg/>
          <w:docGrid w:linePitch="360"/>
        </w:sectPr>
      </w:pPr>
    </w:p>
    <w:p w:rsidR="005916D6" w:rsidRDefault="005916D6" w:rsidP="004B12EE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 2 </w:t>
      </w:r>
    </w:p>
    <w:p w:rsidR="005916D6" w:rsidRDefault="005916D6" w:rsidP="004B12EE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постановлению администрации МО «Котлас» </w:t>
      </w:r>
    </w:p>
    <w:p w:rsidR="005916D6" w:rsidRDefault="005916D6" w:rsidP="004B12EE">
      <w:pPr>
        <w:jc w:val="right"/>
        <w:rPr>
          <w:sz w:val="20"/>
          <w:szCs w:val="20"/>
        </w:rPr>
      </w:pPr>
      <w:r>
        <w:rPr>
          <w:sz w:val="20"/>
          <w:szCs w:val="20"/>
        </w:rPr>
        <w:t>от 27 февраля 2014 №  419</w:t>
      </w:r>
    </w:p>
    <w:p w:rsidR="005916D6" w:rsidRDefault="005916D6" w:rsidP="001A0878">
      <w:pPr>
        <w:ind w:left="360"/>
        <w:jc w:val="center"/>
        <w:rPr>
          <w:b/>
        </w:rPr>
      </w:pPr>
    </w:p>
    <w:p w:rsidR="005916D6" w:rsidRPr="0015496C" w:rsidRDefault="005916D6" w:rsidP="001A0878">
      <w:pPr>
        <w:ind w:left="360"/>
        <w:jc w:val="center"/>
        <w:rPr>
          <w:b/>
        </w:rPr>
      </w:pPr>
      <w:r w:rsidRPr="0015496C">
        <w:rPr>
          <w:b/>
        </w:rPr>
        <w:t>3.  Перечень программных мероприятий муниципальной программы муниципального образования «Котлас»</w:t>
      </w:r>
    </w:p>
    <w:p w:rsidR="005916D6" w:rsidRPr="0015496C" w:rsidRDefault="005916D6" w:rsidP="002B2980">
      <w:pPr>
        <w:ind w:left="360"/>
        <w:jc w:val="center"/>
        <w:rPr>
          <w:b/>
        </w:rPr>
      </w:pPr>
      <w:r w:rsidRPr="0015496C">
        <w:rPr>
          <w:b/>
        </w:rPr>
        <w:t>«Обеспечение жизнедеятельности населения на территории муниципального образования «Котлас» на 2014-2018 годы»</w:t>
      </w:r>
    </w:p>
    <w:p w:rsidR="005916D6" w:rsidRDefault="005916D6" w:rsidP="002B2980">
      <w:pPr>
        <w:ind w:left="360"/>
        <w:jc w:val="center"/>
        <w:rPr>
          <w:b/>
          <w:sz w:val="20"/>
          <w:szCs w:val="20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8"/>
        <w:gridCol w:w="1620"/>
        <w:gridCol w:w="1440"/>
        <w:gridCol w:w="1044"/>
        <w:gridCol w:w="993"/>
        <w:gridCol w:w="992"/>
        <w:gridCol w:w="1111"/>
        <w:gridCol w:w="23"/>
        <w:gridCol w:w="1134"/>
        <w:gridCol w:w="103"/>
        <w:gridCol w:w="900"/>
        <w:gridCol w:w="3060"/>
      </w:tblGrid>
      <w:tr w:rsidR="005916D6" w:rsidRPr="00F16D8D" w:rsidTr="00F16D8D">
        <w:tc>
          <w:tcPr>
            <w:tcW w:w="2808" w:type="dxa"/>
            <w:vMerge w:val="restart"/>
          </w:tcPr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Наименование</w:t>
            </w:r>
          </w:p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мероприятия</w:t>
            </w:r>
          </w:p>
        </w:tc>
        <w:tc>
          <w:tcPr>
            <w:tcW w:w="1620" w:type="dxa"/>
            <w:vMerge w:val="restart"/>
          </w:tcPr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исполнитель/ соисполнители</w:t>
            </w:r>
          </w:p>
        </w:tc>
        <w:tc>
          <w:tcPr>
            <w:tcW w:w="1440" w:type="dxa"/>
            <w:vMerge w:val="restart"/>
          </w:tcPr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Источники</w:t>
            </w:r>
          </w:p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финансиро-вания</w:t>
            </w:r>
          </w:p>
        </w:tc>
        <w:tc>
          <w:tcPr>
            <w:tcW w:w="6300" w:type="dxa"/>
            <w:gridSpan w:val="8"/>
          </w:tcPr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Объемы финансирования</w:t>
            </w:r>
            <w:r>
              <w:rPr>
                <w:sz w:val="20"/>
                <w:szCs w:val="20"/>
              </w:rPr>
              <w:t xml:space="preserve">,  </w:t>
            </w:r>
            <w:r w:rsidRPr="00F16D8D">
              <w:rPr>
                <w:sz w:val="20"/>
                <w:szCs w:val="20"/>
              </w:rPr>
              <w:t>(тыс.руб.)</w:t>
            </w:r>
          </w:p>
        </w:tc>
        <w:tc>
          <w:tcPr>
            <w:tcW w:w="3060" w:type="dxa"/>
            <w:vMerge w:val="restart"/>
          </w:tcPr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Ожидаемые результаты реализ</w:t>
            </w:r>
            <w:r w:rsidRPr="00F16D8D">
              <w:rPr>
                <w:sz w:val="20"/>
                <w:szCs w:val="20"/>
              </w:rPr>
              <w:t>а</w:t>
            </w:r>
            <w:r w:rsidRPr="00F16D8D">
              <w:rPr>
                <w:sz w:val="20"/>
                <w:szCs w:val="20"/>
              </w:rPr>
              <w:t>ции мероприятия</w:t>
            </w:r>
          </w:p>
        </w:tc>
      </w:tr>
      <w:tr w:rsidR="005916D6" w:rsidRPr="00F16D8D" w:rsidTr="00F16D8D">
        <w:tc>
          <w:tcPr>
            <w:tcW w:w="2808" w:type="dxa"/>
            <w:vMerge/>
            <w:vAlign w:val="center"/>
          </w:tcPr>
          <w:p w:rsidR="005916D6" w:rsidRPr="00F16D8D" w:rsidRDefault="005916D6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916D6" w:rsidRPr="00F16D8D" w:rsidRDefault="005916D6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5916D6" w:rsidRPr="00F16D8D" w:rsidRDefault="005916D6">
            <w:pPr>
              <w:rPr>
                <w:sz w:val="20"/>
                <w:szCs w:val="20"/>
              </w:rPr>
            </w:pPr>
          </w:p>
        </w:tc>
        <w:tc>
          <w:tcPr>
            <w:tcW w:w="1044" w:type="dxa"/>
          </w:tcPr>
          <w:p w:rsidR="005916D6" w:rsidRPr="00F16D8D" w:rsidRDefault="005916D6" w:rsidP="00F16D8D">
            <w:pPr>
              <w:jc w:val="both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Всего</w:t>
            </w:r>
          </w:p>
          <w:p w:rsidR="005916D6" w:rsidRPr="00F16D8D" w:rsidRDefault="005916D6" w:rsidP="00F16D8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916D6" w:rsidRPr="00F16D8D" w:rsidRDefault="005916D6" w:rsidP="00F16D8D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2014</w:t>
            </w:r>
          </w:p>
          <w:p w:rsidR="005916D6" w:rsidRPr="00F16D8D" w:rsidRDefault="005916D6" w:rsidP="00F16D8D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992" w:type="dxa"/>
          </w:tcPr>
          <w:p w:rsidR="005916D6" w:rsidRPr="00F16D8D" w:rsidRDefault="005916D6" w:rsidP="00F16D8D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2015</w:t>
            </w:r>
          </w:p>
          <w:p w:rsidR="005916D6" w:rsidRPr="00F16D8D" w:rsidRDefault="005916D6" w:rsidP="00F16D8D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1111" w:type="dxa"/>
          </w:tcPr>
          <w:p w:rsidR="005916D6" w:rsidRPr="00F16D8D" w:rsidRDefault="005916D6" w:rsidP="00F16D8D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2016</w:t>
            </w:r>
          </w:p>
          <w:p w:rsidR="005916D6" w:rsidRPr="00F16D8D" w:rsidRDefault="005916D6" w:rsidP="00F16D8D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1157" w:type="dxa"/>
            <w:gridSpan w:val="2"/>
          </w:tcPr>
          <w:p w:rsidR="005916D6" w:rsidRPr="00F16D8D" w:rsidRDefault="005916D6" w:rsidP="00F16D8D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2017</w:t>
            </w:r>
          </w:p>
          <w:p w:rsidR="005916D6" w:rsidRPr="00F16D8D" w:rsidRDefault="005916D6" w:rsidP="00F16D8D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1003" w:type="dxa"/>
            <w:gridSpan w:val="2"/>
            <w:vAlign w:val="center"/>
          </w:tcPr>
          <w:p w:rsidR="005916D6" w:rsidRPr="00F16D8D" w:rsidRDefault="005916D6" w:rsidP="00F16D8D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2018</w:t>
            </w:r>
          </w:p>
          <w:p w:rsidR="005916D6" w:rsidRPr="00F16D8D" w:rsidRDefault="005916D6" w:rsidP="00F16D8D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3060" w:type="dxa"/>
            <w:vMerge/>
            <w:vAlign w:val="center"/>
          </w:tcPr>
          <w:p w:rsidR="005916D6" w:rsidRPr="00F16D8D" w:rsidRDefault="005916D6" w:rsidP="00F16D8D">
            <w:pPr>
              <w:jc w:val="center"/>
              <w:rPr>
                <w:sz w:val="20"/>
                <w:szCs w:val="20"/>
              </w:rPr>
            </w:pPr>
          </w:p>
        </w:tc>
      </w:tr>
      <w:tr w:rsidR="005916D6" w:rsidRPr="00F16D8D" w:rsidTr="00867741">
        <w:tc>
          <w:tcPr>
            <w:tcW w:w="15228" w:type="dxa"/>
            <w:gridSpan w:val="12"/>
            <w:vAlign w:val="center"/>
          </w:tcPr>
          <w:p w:rsidR="005916D6" w:rsidRPr="00F16D8D" w:rsidRDefault="005916D6" w:rsidP="005039A6">
            <w:pPr>
              <w:numPr>
                <w:ilvl w:val="0"/>
                <w:numId w:val="12"/>
              </w:numPr>
              <w:jc w:val="center"/>
              <w:rPr>
                <w:sz w:val="20"/>
                <w:szCs w:val="20"/>
              </w:rPr>
            </w:pPr>
            <w:r w:rsidRPr="006E60FD">
              <w:rPr>
                <w:b/>
              </w:rPr>
              <w:t>Предупреждение и ликвидация последствий чрезвычайных ситуаций, защита населения и территории муниципального образ</w:t>
            </w:r>
            <w:r w:rsidRPr="006E60FD">
              <w:rPr>
                <w:b/>
              </w:rPr>
              <w:t>о</w:t>
            </w:r>
            <w:r w:rsidRPr="006E60FD">
              <w:rPr>
                <w:b/>
              </w:rPr>
              <w:t>вания от чрезвычайных ситуаций природного и техногенного характера, гражданская оборона</w:t>
            </w:r>
          </w:p>
        </w:tc>
      </w:tr>
      <w:tr w:rsidR="005916D6" w:rsidRPr="00F16D8D" w:rsidTr="00F16D8D">
        <w:tc>
          <w:tcPr>
            <w:tcW w:w="2808" w:type="dxa"/>
          </w:tcPr>
          <w:p w:rsidR="005916D6" w:rsidRPr="00A43544" w:rsidRDefault="005916D6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1. Развитие и содержание единой дежурно-диспетчер-ской службы МО «Котлас»</w:t>
            </w:r>
          </w:p>
        </w:tc>
        <w:tc>
          <w:tcPr>
            <w:tcW w:w="1620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Комитет </w:t>
            </w:r>
          </w:p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гражданской защиты </w:t>
            </w:r>
            <w:r>
              <w:rPr>
                <w:sz w:val="20"/>
                <w:szCs w:val="20"/>
              </w:rPr>
              <w:t>и моб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лизационной работы </w:t>
            </w:r>
            <w:r w:rsidRPr="00A43544">
              <w:rPr>
                <w:sz w:val="20"/>
                <w:szCs w:val="20"/>
              </w:rPr>
              <w:t>админ</w:t>
            </w:r>
            <w:r w:rsidRPr="00A43544">
              <w:rPr>
                <w:sz w:val="20"/>
                <w:szCs w:val="20"/>
              </w:rPr>
              <w:t>и</w:t>
            </w:r>
            <w:r w:rsidRPr="00A43544">
              <w:rPr>
                <w:sz w:val="20"/>
                <w:szCs w:val="20"/>
              </w:rPr>
              <w:t>страции МО «Котлас»</w:t>
            </w:r>
          </w:p>
        </w:tc>
        <w:tc>
          <w:tcPr>
            <w:tcW w:w="1440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Бюджет МО «Котлас» </w:t>
            </w:r>
          </w:p>
        </w:tc>
        <w:tc>
          <w:tcPr>
            <w:tcW w:w="1044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390,0</w:t>
            </w:r>
          </w:p>
        </w:tc>
        <w:tc>
          <w:tcPr>
            <w:tcW w:w="993" w:type="dxa"/>
          </w:tcPr>
          <w:p w:rsidR="005916D6" w:rsidRPr="00A43544" w:rsidRDefault="005916D6" w:rsidP="005039A6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50,0</w:t>
            </w:r>
          </w:p>
        </w:tc>
        <w:tc>
          <w:tcPr>
            <w:tcW w:w="1111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100,0</w:t>
            </w:r>
          </w:p>
        </w:tc>
        <w:tc>
          <w:tcPr>
            <w:tcW w:w="1157" w:type="dxa"/>
            <w:gridSpan w:val="2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100,0</w:t>
            </w:r>
          </w:p>
        </w:tc>
        <w:tc>
          <w:tcPr>
            <w:tcW w:w="1003" w:type="dxa"/>
            <w:gridSpan w:val="2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100,0</w:t>
            </w:r>
          </w:p>
        </w:tc>
        <w:tc>
          <w:tcPr>
            <w:tcW w:w="3060" w:type="dxa"/>
          </w:tcPr>
          <w:p w:rsidR="005916D6" w:rsidRDefault="005916D6" w:rsidP="00CF0999">
            <w:pPr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Сокращение времени обработки информации об аварийных и чрезвычайных ситуациях.</w:t>
            </w:r>
          </w:p>
          <w:p w:rsidR="005916D6" w:rsidRPr="00F16D8D" w:rsidRDefault="005916D6" w:rsidP="00CF0999">
            <w:pPr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Своевременное прибытие опе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а</w:t>
            </w:r>
            <w:r w:rsidRPr="00F16D8D">
              <w:rPr>
                <w:sz w:val="20"/>
                <w:szCs w:val="20"/>
              </w:rPr>
              <w:t>тивной группы на место ЧС</w:t>
            </w:r>
            <w:r>
              <w:rPr>
                <w:sz w:val="20"/>
                <w:szCs w:val="20"/>
              </w:rPr>
              <w:t>.</w:t>
            </w:r>
          </w:p>
        </w:tc>
      </w:tr>
      <w:tr w:rsidR="005916D6" w:rsidRPr="00F16D8D" w:rsidTr="00F16D8D">
        <w:tc>
          <w:tcPr>
            <w:tcW w:w="2808" w:type="dxa"/>
          </w:tcPr>
          <w:p w:rsidR="005916D6" w:rsidRPr="00A43544" w:rsidRDefault="005916D6" w:rsidP="009D32C8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2. Совершенствование мат</w:t>
            </w:r>
            <w:r w:rsidRPr="00A43544">
              <w:rPr>
                <w:sz w:val="20"/>
                <w:szCs w:val="20"/>
              </w:rPr>
              <w:t>е</w:t>
            </w:r>
            <w:r w:rsidRPr="00A43544">
              <w:rPr>
                <w:sz w:val="20"/>
                <w:szCs w:val="20"/>
              </w:rPr>
              <w:t xml:space="preserve">риально-технической базы МКУ «Служба  спасения </w:t>
            </w:r>
          </w:p>
          <w:p w:rsidR="005916D6" w:rsidRPr="00A43544" w:rsidRDefault="005916D6" w:rsidP="009D32C8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МО «Котлас»</w:t>
            </w:r>
          </w:p>
        </w:tc>
        <w:tc>
          <w:tcPr>
            <w:tcW w:w="1620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МКУ «Служба  спасения </w:t>
            </w:r>
          </w:p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МО «Котлас»</w:t>
            </w:r>
          </w:p>
        </w:tc>
        <w:tc>
          <w:tcPr>
            <w:tcW w:w="1440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32</w:t>
            </w: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200,0</w:t>
            </w:r>
          </w:p>
        </w:tc>
        <w:tc>
          <w:tcPr>
            <w:tcW w:w="1111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300,0</w:t>
            </w:r>
          </w:p>
        </w:tc>
        <w:tc>
          <w:tcPr>
            <w:tcW w:w="1157" w:type="dxa"/>
            <w:gridSpan w:val="2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1000,0</w:t>
            </w:r>
          </w:p>
        </w:tc>
        <w:tc>
          <w:tcPr>
            <w:tcW w:w="1003" w:type="dxa"/>
            <w:gridSpan w:val="2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1000,0</w:t>
            </w:r>
          </w:p>
        </w:tc>
        <w:tc>
          <w:tcPr>
            <w:tcW w:w="3060" w:type="dxa"/>
          </w:tcPr>
          <w:p w:rsidR="005916D6" w:rsidRPr="00F16D8D" w:rsidRDefault="005916D6" w:rsidP="00CF0999">
            <w:pPr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Повышение эффективности з</w:t>
            </w:r>
            <w:r w:rsidRPr="00F16D8D">
              <w:rPr>
                <w:sz w:val="20"/>
                <w:szCs w:val="20"/>
              </w:rPr>
              <w:t>а</w:t>
            </w:r>
            <w:r w:rsidRPr="00F16D8D">
              <w:rPr>
                <w:sz w:val="20"/>
                <w:szCs w:val="20"/>
              </w:rPr>
              <w:t>щиты населения и территории МО «Котлас»  и  повышение эффективности ликвидации ЧС</w:t>
            </w:r>
          </w:p>
        </w:tc>
      </w:tr>
      <w:tr w:rsidR="005916D6" w:rsidRPr="00F16D8D" w:rsidTr="00CF79AD">
        <w:trPr>
          <w:trHeight w:val="1242"/>
        </w:trPr>
        <w:tc>
          <w:tcPr>
            <w:tcW w:w="2808" w:type="dxa"/>
          </w:tcPr>
          <w:p w:rsidR="005916D6" w:rsidRPr="00A43544" w:rsidRDefault="005916D6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3. Повышение устойчивости объектов жизнеобеспечения</w:t>
            </w:r>
          </w:p>
          <w:p w:rsidR="005916D6" w:rsidRPr="00A43544" w:rsidRDefault="005916D6" w:rsidP="00F16D8D">
            <w:pPr>
              <w:tabs>
                <w:tab w:val="left" w:pos="2179"/>
              </w:tabs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3.1 Приобретение резервной дизельной электростанции</w:t>
            </w:r>
          </w:p>
        </w:tc>
        <w:tc>
          <w:tcPr>
            <w:tcW w:w="1620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Управление городского х</w:t>
            </w:r>
            <w:r w:rsidRPr="00A43544">
              <w:rPr>
                <w:sz w:val="20"/>
                <w:szCs w:val="20"/>
              </w:rPr>
              <w:t>о</w:t>
            </w:r>
            <w:r w:rsidRPr="00A43544">
              <w:rPr>
                <w:sz w:val="20"/>
                <w:szCs w:val="20"/>
              </w:rPr>
              <w:t>зяйства</w:t>
            </w:r>
          </w:p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администрации МО «Котлас»</w:t>
            </w:r>
          </w:p>
        </w:tc>
        <w:tc>
          <w:tcPr>
            <w:tcW w:w="1440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Бюджет МО «Котлас» </w:t>
            </w:r>
          </w:p>
        </w:tc>
        <w:tc>
          <w:tcPr>
            <w:tcW w:w="1044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500,0</w:t>
            </w:r>
          </w:p>
        </w:tc>
        <w:tc>
          <w:tcPr>
            <w:tcW w:w="993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11" w:type="dxa"/>
          </w:tcPr>
          <w:p w:rsidR="005916D6" w:rsidRPr="00A43544" w:rsidRDefault="005916D6" w:rsidP="00DB4EC4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57" w:type="dxa"/>
            <w:gridSpan w:val="2"/>
          </w:tcPr>
          <w:p w:rsidR="005916D6" w:rsidRPr="00A43544" w:rsidRDefault="005916D6" w:rsidP="00DB4EC4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003" w:type="dxa"/>
            <w:gridSpan w:val="2"/>
          </w:tcPr>
          <w:p w:rsidR="005916D6" w:rsidRPr="00A43544" w:rsidRDefault="005916D6" w:rsidP="00DB4EC4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500,0</w:t>
            </w:r>
          </w:p>
        </w:tc>
        <w:tc>
          <w:tcPr>
            <w:tcW w:w="3060" w:type="dxa"/>
          </w:tcPr>
          <w:p w:rsidR="005916D6" w:rsidRPr="00F16D8D" w:rsidRDefault="005916D6" w:rsidP="00A15365">
            <w:pPr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Бесперебойность работы объе</w:t>
            </w:r>
            <w:r w:rsidRPr="00F16D8D">
              <w:rPr>
                <w:sz w:val="20"/>
                <w:szCs w:val="20"/>
              </w:rPr>
              <w:t>к</w:t>
            </w:r>
            <w:r w:rsidRPr="00F16D8D">
              <w:rPr>
                <w:sz w:val="20"/>
                <w:szCs w:val="20"/>
              </w:rPr>
              <w:t>тов жизнеобеспечения МО «Котлас» при возникновении ЧС</w:t>
            </w:r>
          </w:p>
          <w:p w:rsidR="005916D6" w:rsidRPr="00F16D8D" w:rsidRDefault="005916D6" w:rsidP="00F16D8D">
            <w:pPr>
              <w:jc w:val="center"/>
              <w:rPr>
                <w:sz w:val="20"/>
                <w:szCs w:val="20"/>
              </w:rPr>
            </w:pPr>
          </w:p>
        </w:tc>
      </w:tr>
      <w:tr w:rsidR="005916D6" w:rsidRPr="00F16D8D" w:rsidTr="00F16D8D">
        <w:trPr>
          <w:trHeight w:val="521"/>
        </w:trPr>
        <w:tc>
          <w:tcPr>
            <w:tcW w:w="2808" w:type="dxa"/>
          </w:tcPr>
          <w:p w:rsidR="005916D6" w:rsidRPr="00A43544" w:rsidRDefault="005916D6" w:rsidP="00867741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4. Обучение населения и пр</w:t>
            </w:r>
            <w:r w:rsidRPr="00A43544">
              <w:rPr>
                <w:sz w:val="20"/>
                <w:szCs w:val="20"/>
              </w:rPr>
              <w:t>о</w:t>
            </w:r>
            <w:r w:rsidRPr="00A43544">
              <w:rPr>
                <w:sz w:val="20"/>
                <w:szCs w:val="20"/>
              </w:rPr>
              <w:t>паганда знаний в области з</w:t>
            </w:r>
            <w:r w:rsidRPr="00A43544">
              <w:rPr>
                <w:sz w:val="20"/>
                <w:szCs w:val="20"/>
              </w:rPr>
              <w:t>а</w:t>
            </w:r>
            <w:r w:rsidRPr="00A43544">
              <w:rPr>
                <w:sz w:val="20"/>
                <w:szCs w:val="20"/>
              </w:rPr>
              <w:t>щиты населения и террит</w:t>
            </w:r>
            <w:r w:rsidRPr="00A43544">
              <w:rPr>
                <w:sz w:val="20"/>
                <w:szCs w:val="20"/>
              </w:rPr>
              <w:t>о</w:t>
            </w:r>
            <w:r w:rsidRPr="00A43544">
              <w:rPr>
                <w:sz w:val="20"/>
                <w:szCs w:val="20"/>
              </w:rPr>
              <w:t>рий от чрезвычайных ситу</w:t>
            </w:r>
            <w:r w:rsidRPr="00A43544">
              <w:rPr>
                <w:sz w:val="20"/>
                <w:szCs w:val="20"/>
              </w:rPr>
              <w:t>а</w:t>
            </w:r>
            <w:r w:rsidRPr="00A43544">
              <w:rPr>
                <w:sz w:val="20"/>
                <w:szCs w:val="20"/>
              </w:rPr>
              <w:t>ций</w:t>
            </w:r>
          </w:p>
        </w:tc>
        <w:tc>
          <w:tcPr>
            <w:tcW w:w="1620" w:type="dxa"/>
          </w:tcPr>
          <w:p w:rsidR="005916D6" w:rsidRPr="00A43544" w:rsidRDefault="005916D6" w:rsidP="00473588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Комитет </w:t>
            </w:r>
          </w:p>
          <w:p w:rsidR="005916D6" w:rsidRPr="00A43544" w:rsidRDefault="005916D6" w:rsidP="00473588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гражданской защиты </w:t>
            </w:r>
            <w:r>
              <w:rPr>
                <w:sz w:val="20"/>
                <w:szCs w:val="20"/>
              </w:rPr>
              <w:t>и моб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лизационной работы </w:t>
            </w:r>
            <w:r w:rsidRPr="00A43544">
              <w:rPr>
                <w:sz w:val="20"/>
                <w:szCs w:val="20"/>
              </w:rPr>
              <w:t>админ</w:t>
            </w:r>
            <w:r w:rsidRPr="00A43544">
              <w:rPr>
                <w:sz w:val="20"/>
                <w:szCs w:val="20"/>
              </w:rPr>
              <w:t>и</w:t>
            </w:r>
            <w:r w:rsidRPr="00A43544">
              <w:rPr>
                <w:sz w:val="20"/>
                <w:szCs w:val="20"/>
              </w:rPr>
              <w:t>страции МО «Котлас»</w:t>
            </w:r>
          </w:p>
        </w:tc>
        <w:tc>
          <w:tcPr>
            <w:tcW w:w="1440" w:type="dxa"/>
          </w:tcPr>
          <w:p w:rsidR="005916D6" w:rsidRPr="00A43544" w:rsidRDefault="005916D6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5916D6" w:rsidRPr="00A43544" w:rsidRDefault="005916D6" w:rsidP="005039A6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   330,0</w:t>
            </w:r>
          </w:p>
        </w:tc>
        <w:tc>
          <w:tcPr>
            <w:tcW w:w="993" w:type="dxa"/>
          </w:tcPr>
          <w:p w:rsidR="005916D6" w:rsidRPr="00A43544" w:rsidRDefault="005916D6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</w:tcPr>
          <w:p w:rsidR="005916D6" w:rsidRPr="00A43544" w:rsidRDefault="005916D6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50,0</w:t>
            </w:r>
          </w:p>
        </w:tc>
        <w:tc>
          <w:tcPr>
            <w:tcW w:w="1111" w:type="dxa"/>
          </w:tcPr>
          <w:p w:rsidR="005916D6" w:rsidRPr="00A43544" w:rsidRDefault="005916D6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50,0</w:t>
            </w:r>
          </w:p>
        </w:tc>
        <w:tc>
          <w:tcPr>
            <w:tcW w:w="1157" w:type="dxa"/>
            <w:gridSpan w:val="2"/>
          </w:tcPr>
          <w:p w:rsidR="005916D6" w:rsidRPr="00A43544" w:rsidRDefault="005916D6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150,0</w:t>
            </w:r>
          </w:p>
        </w:tc>
        <w:tc>
          <w:tcPr>
            <w:tcW w:w="1003" w:type="dxa"/>
            <w:gridSpan w:val="2"/>
          </w:tcPr>
          <w:p w:rsidR="005916D6" w:rsidRPr="00A43544" w:rsidRDefault="005916D6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50,0</w:t>
            </w:r>
          </w:p>
        </w:tc>
        <w:tc>
          <w:tcPr>
            <w:tcW w:w="3060" w:type="dxa"/>
          </w:tcPr>
          <w:p w:rsidR="005916D6" w:rsidRPr="00F16D8D" w:rsidRDefault="005916D6" w:rsidP="00F438CA">
            <w:pPr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Повышение уровня образования в области защиты населения от чрезвычайных ситуаций дол</w:t>
            </w:r>
            <w:r w:rsidRPr="00F16D8D">
              <w:rPr>
                <w:sz w:val="20"/>
                <w:szCs w:val="20"/>
              </w:rPr>
              <w:t>ж</w:t>
            </w:r>
            <w:r w:rsidRPr="00F16D8D">
              <w:rPr>
                <w:sz w:val="20"/>
                <w:szCs w:val="20"/>
              </w:rPr>
              <w:t>ностных лиц муниципальных предприятий и учреждений, н</w:t>
            </w:r>
            <w:r w:rsidRPr="00F16D8D">
              <w:rPr>
                <w:sz w:val="20"/>
                <w:szCs w:val="20"/>
              </w:rPr>
              <w:t>е</w:t>
            </w:r>
            <w:r w:rsidRPr="00F16D8D">
              <w:rPr>
                <w:sz w:val="20"/>
                <w:szCs w:val="20"/>
              </w:rPr>
              <w:t>работающего населения</w:t>
            </w:r>
          </w:p>
        </w:tc>
      </w:tr>
      <w:tr w:rsidR="005916D6" w:rsidRPr="00F16D8D" w:rsidTr="00F16D8D">
        <w:trPr>
          <w:trHeight w:val="521"/>
        </w:trPr>
        <w:tc>
          <w:tcPr>
            <w:tcW w:w="2808" w:type="dxa"/>
          </w:tcPr>
          <w:p w:rsidR="005916D6" w:rsidRPr="00A43544" w:rsidRDefault="005916D6" w:rsidP="00867741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5. Создание финансового р</w:t>
            </w:r>
            <w:r w:rsidRPr="00A43544">
              <w:rPr>
                <w:sz w:val="20"/>
                <w:szCs w:val="20"/>
              </w:rPr>
              <w:t>е</w:t>
            </w:r>
            <w:r w:rsidRPr="00A43544">
              <w:rPr>
                <w:sz w:val="20"/>
                <w:szCs w:val="20"/>
              </w:rPr>
              <w:t>зерва для жизнеобеспечения и предупреждения чрезв</w:t>
            </w:r>
            <w:r w:rsidRPr="00A43544">
              <w:rPr>
                <w:sz w:val="20"/>
                <w:szCs w:val="20"/>
              </w:rPr>
              <w:t>ы</w:t>
            </w:r>
            <w:r w:rsidRPr="00A43544">
              <w:rPr>
                <w:sz w:val="20"/>
                <w:szCs w:val="20"/>
              </w:rPr>
              <w:t>чайных ситуаций и стихи</w:t>
            </w:r>
            <w:r w:rsidRPr="00A43544">
              <w:rPr>
                <w:sz w:val="20"/>
                <w:szCs w:val="20"/>
              </w:rPr>
              <w:t>й</w:t>
            </w:r>
            <w:r w:rsidRPr="00A43544">
              <w:rPr>
                <w:sz w:val="20"/>
                <w:szCs w:val="20"/>
              </w:rPr>
              <w:t xml:space="preserve">ных бедствий </w:t>
            </w:r>
          </w:p>
        </w:tc>
        <w:tc>
          <w:tcPr>
            <w:tcW w:w="1620" w:type="dxa"/>
          </w:tcPr>
          <w:p w:rsidR="005916D6" w:rsidRPr="00A43544" w:rsidRDefault="005916D6" w:rsidP="009A0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-«- </w:t>
            </w:r>
          </w:p>
        </w:tc>
        <w:tc>
          <w:tcPr>
            <w:tcW w:w="1440" w:type="dxa"/>
          </w:tcPr>
          <w:p w:rsidR="005916D6" w:rsidRPr="00A43544" w:rsidRDefault="005916D6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5916D6" w:rsidRPr="00A43544" w:rsidRDefault="005916D6" w:rsidP="005039A6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1550,0</w:t>
            </w:r>
          </w:p>
        </w:tc>
        <w:tc>
          <w:tcPr>
            <w:tcW w:w="993" w:type="dxa"/>
          </w:tcPr>
          <w:p w:rsidR="005916D6" w:rsidRPr="00A43544" w:rsidRDefault="005916D6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</w:tcPr>
          <w:p w:rsidR="005916D6" w:rsidRPr="00A43544" w:rsidRDefault="005916D6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100,0</w:t>
            </w:r>
          </w:p>
        </w:tc>
        <w:tc>
          <w:tcPr>
            <w:tcW w:w="1111" w:type="dxa"/>
          </w:tcPr>
          <w:p w:rsidR="005916D6" w:rsidRPr="00A43544" w:rsidRDefault="005916D6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350,0</w:t>
            </w:r>
          </w:p>
        </w:tc>
        <w:tc>
          <w:tcPr>
            <w:tcW w:w="1157" w:type="dxa"/>
            <w:gridSpan w:val="2"/>
          </w:tcPr>
          <w:p w:rsidR="005916D6" w:rsidRPr="00A43544" w:rsidRDefault="005916D6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500,0</w:t>
            </w:r>
          </w:p>
        </w:tc>
        <w:tc>
          <w:tcPr>
            <w:tcW w:w="1003" w:type="dxa"/>
            <w:gridSpan w:val="2"/>
          </w:tcPr>
          <w:p w:rsidR="005916D6" w:rsidRPr="00A43544" w:rsidRDefault="005916D6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500,0</w:t>
            </w:r>
          </w:p>
        </w:tc>
        <w:tc>
          <w:tcPr>
            <w:tcW w:w="3060" w:type="dxa"/>
          </w:tcPr>
          <w:p w:rsidR="005916D6" w:rsidRPr="00F16D8D" w:rsidRDefault="005916D6" w:rsidP="00867741">
            <w:pPr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Оперативное административное реагирование в ситуациях, св</w:t>
            </w:r>
            <w:r w:rsidRPr="00F16D8D">
              <w:rPr>
                <w:sz w:val="20"/>
                <w:szCs w:val="20"/>
              </w:rPr>
              <w:t>я</w:t>
            </w:r>
            <w:r w:rsidRPr="00F16D8D">
              <w:rPr>
                <w:sz w:val="20"/>
                <w:szCs w:val="20"/>
              </w:rPr>
              <w:t>занных с угрозой возникновения чрезвычайных ситуаций и обе</w:t>
            </w:r>
            <w:r w:rsidRPr="00F16D8D">
              <w:rPr>
                <w:sz w:val="20"/>
                <w:szCs w:val="20"/>
              </w:rPr>
              <w:t>с</w:t>
            </w:r>
            <w:r w:rsidRPr="00F16D8D">
              <w:rPr>
                <w:sz w:val="20"/>
                <w:szCs w:val="20"/>
              </w:rPr>
              <w:t>печением жизнедеятельности.</w:t>
            </w:r>
          </w:p>
        </w:tc>
      </w:tr>
      <w:tr w:rsidR="005916D6" w:rsidRPr="00F16D8D" w:rsidTr="007D7C05">
        <w:trPr>
          <w:trHeight w:val="349"/>
        </w:trPr>
        <w:tc>
          <w:tcPr>
            <w:tcW w:w="2808" w:type="dxa"/>
            <w:vMerge w:val="restart"/>
          </w:tcPr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Наименование</w:t>
            </w:r>
          </w:p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мероприятия</w:t>
            </w:r>
          </w:p>
        </w:tc>
        <w:tc>
          <w:tcPr>
            <w:tcW w:w="1620" w:type="dxa"/>
            <w:vMerge w:val="restart"/>
          </w:tcPr>
          <w:p w:rsidR="005916D6" w:rsidRPr="00F16D8D" w:rsidRDefault="005916D6" w:rsidP="006130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исполнитель/ соисполнители</w:t>
            </w:r>
          </w:p>
        </w:tc>
        <w:tc>
          <w:tcPr>
            <w:tcW w:w="1440" w:type="dxa"/>
            <w:vMerge w:val="restart"/>
          </w:tcPr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Источники</w:t>
            </w:r>
          </w:p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финансиро-вания</w:t>
            </w:r>
            <w:bookmarkStart w:id="0" w:name="_GoBack"/>
            <w:bookmarkEnd w:id="0"/>
          </w:p>
        </w:tc>
        <w:tc>
          <w:tcPr>
            <w:tcW w:w="6300" w:type="dxa"/>
            <w:gridSpan w:val="8"/>
          </w:tcPr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Объемы финансирования</w:t>
            </w:r>
            <w:r>
              <w:rPr>
                <w:sz w:val="20"/>
                <w:szCs w:val="20"/>
              </w:rPr>
              <w:t xml:space="preserve">, </w:t>
            </w:r>
            <w:r w:rsidRPr="00F16D8D">
              <w:rPr>
                <w:sz w:val="20"/>
                <w:szCs w:val="20"/>
              </w:rPr>
              <w:t>(тыс.руб.)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060" w:type="dxa"/>
            <w:vMerge w:val="restart"/>
          </w:tcPr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Ожидаемые результаты реализ</w:t>
            </w:r>
            <w:r w:rsidRPr="00F16D8D">
              <w:rPr>
                <w:sz w:val="20"/>
                <w:szCs w:val="20"/>
              </w:rPr>
              <w:t>а</w:t>
            </w:r>
            <w:r w:rsidRPr="00F16D8D">
              <w:rPr>
                <w:sz w:val="20"/>
                <w:szCs w:val="20"/>
              </w:rPr>
              <w:t>ции мероприятия</w:t>
            </w:r>
          </w:p>
        </w:tc>
      </w:tr>
      <w:tr w:rsidR="005916D6" w:rsidRPr="00F16D8D" w:rsidTr="00867741">
        <w:trPr>
          <w:trHeight w:val="521"/>
        </w:trPr>
        <w:tc>
          <w:tcPr>
            <w:tcW w:w="2808" w:type="dxa"/>
            <w:vMerge/>
          </w:tcPr>
          <w:p w:rsidR="005916D6" w:rsidRDefault="005916D6" w:rsidP="00867741">
            <w:pPr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916D6" w:rsidRPr="00F16D8D" w:rsidRDefault="005916D6" w:rsidP="008677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916D6" w:rsidRPr="00F16D8D" w:rsidRDefault="005916D6" w:rsidP="008677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4" w:type="dxa"/>
          </w:tcPr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Всего</w:t>
            </w:r>
          </w:p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2014</w:t>
            </w:r>
          </w:p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992" w:type="dxa"/>
          </w:tcPr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2015</w:t>
            </w:r>
          </w:p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1111" w:type="dxa"/>
          </w:tcPr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2016</w:t>
            </w:r>
          </w:p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1157" w:type="dxa"/>
            <w:gridSpan w:val="2"/>
          </w:tcPr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2017</w:t>
            </w:r>
          </w:p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1003" w:type="dxa"/>
            <w:gridSpan w:val="2"/>
            <w:vAlign w:val="center"/>
          </w:tcPr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2018</w:t>
            </w:r>
          </w:p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3060" w:type="dxa"/>
            <w:vMerge/>
          </w:tcPr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</w:p>
        </w:tc>
      </w:tr>
      <w:tr w:rsidR="005916D6" w:rsidRPr="00F16D8D" w:rsidTr="00F16D8D">
        <w:trPr>
          <w:trHeight w:val="521"/>
        </w:trPr>
        <w:tc>
          <w:tcPr>
            <w:tcW w:w="2808" w:type="dxa"/>
          </w:tcPr>
          <w:p w:rsidR="005916D6" w:rsidRPr="00A43544" w:rsidRDefault="005916D6" w:rsidP="008217EB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6. Создание финансового р</w:t>
            </w:r>
            <w:r w:rsidRPr="00A43544">
              <w:rPr>
                <w:sz w:val="20"/>
                <w:szCs w:val="20"/>
              </w:rPr>
              <w:t>е</w:t>
            </w:r>
            <w:r w:rsidRPr="00A43544">
              <w:rPr>
                <w:sz w:val="20"/>
                <w:szCs w:val="20"/>
              </w:rPr>
              <w:t>зерва для ликвидации  чре</w:t>
            </w:r>
            <w:r w:rsidRPr="00A43544">
              <w:rPr>
                <w:sz w:val="20"/>
                <w:szCs w:val="20"/>
              </w:rPr>
              <w:t>з</w:t>
            </w:r>
            <w:r w:rsidRPr="00A43544">
              <w:rPr>
                <w:sz w:val="20"/>
                <w:szCs w:val="20"/>
              </w:rPr>
              <w:t>вычайных ситуаций и ст</w:t>
            </w:r>
            <w:r w:rsidRPr="00A43544">
              <w:rPr>
                <w:sz w:val="20"/>
                <w:szCs w:val="20"/>
              </w:rPr>
              <w:t>и</w:t>
            </w:r>
            <w:r w:rsidRPr="00A43544">
              <w:rPr>
                <w:sz w:val="20"/>
                <w:szCs w:val="20"/>
              </w:rPr>
              <w:t xml:space="preserve">хийных бедствий </w:t>
            </w:r>
          </w:p>
        </w:tc>
        <w:tc>
          <w:tcPr>
            <w:tcW w:w="1620" w:type="dxa"/>
          </w:tcPr>
          <w:p w:rsidR="005916D6" w:rsidRPr="00A43544" w:rsidRDefault="005916D6" w:rsidP="009A09BA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Комитет </w:t>
            </w:r>
          </w:p>
          <w:p w:rsidR="005916D6" w:rsidRDefault="005916D6" w:rsidP="009A09BA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гражданской защиты </w:t>
            </w:r>
            <w:r>
              <w:rPr>
                <w:sz w:val="20"/>
                <w:szCs w:val="20"/>
              </w:rPr>
              <w:t>и моб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лизационной работы </w:t>
            </w:r>
            <w:r w:rsidRPr="00A43544">
              <w:rPr>
                <w:sz w:val="20"/>
                <w:szCs w:val="20"/>
              </w:rPr>
              <w:t>админ</w:t>
            </w:r>
            <w:r w:rsidRPr="00A43544">
              <w:rPr>
                <w:sz w:val="20"/>
                <w:szCs w:val="20"/>
              </w:rPr>
              <w:t>и</w:t>
            </w:r>
            <w:r w:rsidRPr="00A43544">
              <w:rPr>
                <w:sz w:val="20"/>
                <w:szCs w:val="20"/>
              </w:rPr>
              <w:t>страции МО «Котлас»</w:t>
            </w:r>
          </w:p>
          <w:p w:rsidR="005916D6" w:rsidRPr="00A43544" w:rsidRDefault="005916D6" w:rsidP="009A0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916D6" w:rsidRPr="00A43544" w:rsidRDefault="005916D6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5916D6" w:rsidRPr="00A43544" w:rsidRDefault="005916D6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1550,0</w:t>
            </w:r>
          </w:p>
        </w:tc>
        <w:tc>
          <w:tcPr>
            <w:tcW w:w="993" w:type="dxa"/>
          </w:tcPr>
          <w:p w:rsidR="005916D6" w:rsidRPr="00A43544" w:rsidRDefault="005916D6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</w:tcPr>
          <w:p w:rsidR="005916D6" w:rsidRPr="00A43544" w:rsidRDefault="005916D6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100,0</w:t>
            </w:r>
          </w:p>
        </w:tc>
        <w:tc>
          <w:tcPr>
            <w:tcW w:w="1111" w:type="dxa"/>
          </w:tcPr>
          <w:p w:rsidR="005916D6" w:rsidRPr="00A43544" w:rsidRDefault="005916D6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350,0</w:t>
            </w:r>
          </w:p>
        </w:tc>
        <w:tc>
          <w:tcPr>
            <w:tcW w:w="1157" w:type="dxa"/>
            <w:gridSpan w:val="2"/>
          </w:tcPr>
          <w:p w:rsidR="005916D6" w:rsidRPr="00A43544" w:rsidRDefault="005916D6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500,0</w:t>
            </w:r>
          </w:p>
        </w:tc>
        <w:tc>
          <w:tcPr>
            <w:tcW w:w="1003" w:type="dxa"/>
            <w:gridSpan w:val="2"/>
          </w:tcPr>
          <w:p w:rsidR="005916D6" w:rsidRPr="00A43544" w:rsidRDefault="005916D6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500,0</w:t>
            </w:r>
          </w:p>
        </w:tc>
        <w:tc>
          <w:tcPr>
            <w:tcW w:w="3060" w:type="dxa"/>
          </w:tcPr>
          <w:p w:rsidR="005916D6" w:rsidRPr="00F16D8D" w:rsidRDefault="005916D6" w:rsidP="008217EB">
            <w:pPr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Оперативное административное реагирование в ситуациях, св</w:t>
            </w:r>
            <w:r w:rsidRPr="00F16D8D">
              <w:rPr>
                <w:sz w:val="20"/>
                <w:szCs w:val="20"/>
              </w:rPr>
              <w:t>я</w:t>
            </w:r>
            <w:r w:rsidRPr="00F16D8D">
              <w:rPr>
                <w:sz w:val="20"/>
                <w:szCs w:val="20"/>
              </w:rPr>
              <w:t>занных с ликвидаций их после</w:t>
            </w:r>
            <w:r w:rsidRPr="00F16D8D">
              <w:rPr>
                <w:sz w:val="20"/>
                <w:szCs w:val="20"/>
              </w:rPr>
              <w:t>д</w:t>
            </w:r>
            <w:r w:rsidRPr="00F16D8D">
              <w:rPr>
                <w:sz w:val="20"/>
                <w:szCs w:val="20"/>
              </w:rPr>
              <w:t>ствий.</w:t>
            </w:r>
          </w:p>
        </w:tc>
      </w:tr>
      <w:tr w:rsidR="005916D6" w:rsidRPr="00F16D8D" w:rsidTr="00F16D8D">
        <w:trPr>
          <w:trHeight w:val="521"/>
        </w:trPr>
        <w:tc>
          <w:tcPr>
            <w:tcW w:w="2808" w:type="dxa"/>
          </w:tcPr>
          <w:p w:rsidR="005916D6" w:rsidRPr="00A43544" w:rsidRDefault="005916D6" w:rsidP="00867741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7. Создание муниципального резерва материальных ресу</w:t>
            </w:r>
            <w:r w:rsidRPr="00A43544">
              <w:rPr>
                <w:sz w:val="20"/>
                <w:szCs w:val="20"/>
              </w:rPr>
              <w:t>р</w:t>
            </w:r>
            <w:r w:rsidRPr="00A43544">
              <w:rPr>
                <w:sz w:val="20"/>
                <w:szCs w:val="20"/>
              </w:rPr>
              <w:t>сов для ликвидации чрезв</w:t>
            </w:r>
            <w:r w:rsidRPr="00A43544">
              <w:rPr>
                <w:sz w:val="20"/>
                <w:szCs w:val="20"/>
              </w:rPr>
              <w:t>ы</w:t>
            </w:r>
            <w:r w:rsidRPr="00A43544">
              <w:rPr>
                <w:sz w:val="20"/>
                <w:szCs w:val="20"/>
              </w:rPr>
              <w:t>чайных ситуаций муниц</w:t>
            </w:r>
            <w:r w:rsidRPr="00A43544">
              <w:rPr>
                <w:sz w:val="20"/>
                <w:szCs w:val="20"/>
              </w:rPr>
              <w:t>и</w:t>
            </w:r>
            <w:r w:rsidRPr="00A43544">
              <w:rPr>
                <w:sz w:val="20"/>
                <w:szCs w:val="20"/>
              </w:rPr>
              <w:t>пального характера</w:t>
            </w:r>
          </w:p>
        </w:tc>
        <w:tc>
          <w:tcPr>
            <w:tcW w:w="1620" w:type="dxa"/>
          </w:tcPr>
          <w:p w:rsidR="005916D6" w:rsidRPr="00A43544" w:rsidRDefault="005916D6" w:rsidP="009A09BA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Комитет </w:t>
            </w:r>
          </w:p>
          <w:p w:rsidR="005916D6" w:rsidRDefault="005916D6" w:rsidP="009A09BA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гражданской защиты </w:t>
            </w:r>
            <w:r>
              <w:rPr>
                <w:sz w:val="20"/>
                <w:szCs w:val="20"/>
              </w:rPr>
              <w:t>и моб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лизационной работы </w:t>
            </w:r>
            <w:r w:rsidRPr="00A43544">
              <w:rPr>
                <w:sz w:val="20"/>
                <w:szCs w:val="20"/>
              </w:rPr>
              <w:t>админ</w:t>
            </w:r>
            <w:r w:rsidRPr="00A43544">
              <w:rPr>
                <w:sz w:val="20"/>
                <w:szCs w:val="20"/>
              </w:rPr>
              <w:t>и</w:t>
            </w:r>
            <w:r w:rsidRPr="00A43544">
              <w:rPr>
                <w:sz w:val="20"/>
                <w:szCs w:val="20"/>
              </w:rPr>
              <w:t>страции МО «Котлас»</w:t>
            </w:r>
          </w:p>
          <w:p w:rsidR="005916D6" w:rsidRDefault="005916D6" w:rsidP="009A09BA">
            <w:pPr>
              <w:jc w:val="center"/>
              <w:rPr>
                <w:sz w:val="20"/>
                <w:szCs w:val="20"/>
              </w:rPr>
            </w:pPr>
          </w:p>
          <w:p w:rsidR="005916D6" w:rsidRPr="00A43544" w:rsidRDefault="005916D6" w:rsidP="009A0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916D6" w:rsidRPr="00A43544" w:rsidRDefault="005916D6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5916D6" w:rsidRPr="00A43544" w:rsidRDefault="005916D6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600,0</w:t>
            </w:r>
          </w:p>
        </w:tc>
        <w:tc>
          <w:tcPr>
            <w:tcW w:w="993" w:type="dxa"/>
          </w:tcPr>
          <w:p w:rsidR="005916D6" w:rsidRPr="00A43544" w:rsidRDefault="005916D6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</w:tcPr>
          <w:p w:rsidR="005916D6" w:rsidRPr="00A43544" w:rsidRDefault="005916D6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40,0</w:t>
            </w:r>
          </w:p>
        </w:tc>
        <w:tc>
          <w:tcPr>
            <w:tcW w:w="1111" w:type="dxa"/>
          </w:tcPr>
          <w:p w:rsidR="005916D6" w:rsidRPr="00A43544" w:rsidRDefault="005916D6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40,0</w:t>
            </w:r>
          </w:p>
        </w:tc>
        <w:tc>
          <w:tcPr>
            <w:tcW w:w="1157" w:type="dxa"/>
            <w:gridSpan w:val="2"/>
          </w:tcPr>
          <w:p w:rsidR="005916D6" w:rsidRPr="00A43544" w:rsidRDefault="005916D6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200,0</w:t>
            </w:r>
          </w:p>
        </w:tc>
        <w:tc>
          <w:tcPr>
            <w:tcW w:w="1003" w:type="dxa"/>
            <w:gridSpan w:val="2"/>
          </w:tcPr>
          <w:p w:rsidR="005916D6" w:rsidRPr="00A43544" w:rsidRDefault="005916D6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300,0</w:t>
            </w:r>
          </w:p>
        </w:tc>
        <w:tc>
          <w:tcPr>
            <w:tcW w:w="3060" w:type="dxa"/>
          </w:tcPr>
          <w:p w:rsidR="005916D6" w:rsidRPr="00F16D8D" w:rsidRDefault="005916D6" w:rsidP="001549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пострадавшего населения предметами первой необходимости</w:t>
            </w:r>
          </w:p>
        </w:tc>
      </w:tr>
      <w:tr w:rsidR="005916D6" w:rsidRPr="00F16D8D" w:rsidTr="00F16D8D">
        <w:trPr>
          <w:trHeight w:val="521"/>
        </w:trPr>
        <w:tc>
          <w:tcPr>
            <w:tcW w:w="2808" w:type="dxa"/>
          </w:tcPr>
          <w:p w:rsidR="005916D6" w:rsidRPr="00A43544" w:rsidRDefault="005916D6" w:rsidP="00867741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8. Расходы по пункту приема и выдачи гуманитарной п</w:t>
            </w:r>
            <w:r w:rsidRPr="00A43544">
              <w:rPr>
                <w:sz w:val="20"/>
                <w:szCs w:val="20"/>
              </w:rPr>
              <w:t>о</w:t>
            </w:r>
            <w:r w:rsidRPr="00A43544">
              <w:rPr>
                <w:sz w:val="20"/>
                <w:szCs w:val="20"/>
              </w:rPr>
              <w:t>мощи</w:t>
            </w:r>
          </w:p>
        </w:tc>
        <w:tc>
          <w:tcPr>
            <w:tcW w:w="1620" w:type="dxa"/>
          </w:tcPr>
          <w:p w:rsidR="005916D6" w:rsidRPr="00A43544" w:rsidRDefault="005916D6" w:rsidP="009A09BA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Комитет </w:t>
            </w:r>
          </w:p>
          <w:p w:rsidR="005916D6" w:rsidRDefault="005916D6" w:rsidP="009A09BA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гражданской защиты </w:t>
            </w:r>
            <w:r>
              <w:rPr>
                <w:sz w:val="20"/>
                <w:szCs w:val="20"/>
              </w:rPr>
              <w:t>и моб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лизационной работы </w:t>
            </w:r>
            <w:r w:rsidRPr="00A43544">
              <w:rPr>
                <w:sz w:val="20"/>
                <w:szCs w:val="20"/>
              </w:rPr>
              <w:t>админ</w:t>
            </w:r>
            <w:r w:rsidRPr="00A43544">
              <w:rPr>
                <w:sz w:val="20"/>
                <w:szCs w:val="20"/>
              </w:rPr>
              <w:t>и</w:t>
            </w:r>
            <w:r w:rsidRPr="00A43544">
              <w:rPr>
                <w:sz w:val="20"/>
                <w:szCs w:val="20"/>
              </w:rPr>
              <w:t>страции МО «Котлас»</w:t>
            </w:r>
          </w:p>
          <w:p w:rsidR="005916D6" w:rsidRPr="00A43544" w:rsidRDefault="005916D6" w:rsidP="009A0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916D6" w:rsidRPr="00A43544" w:rsidRDefault="005916D6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5916D6" w:rsidRPr="00A43544" w:rsidRDefault="005916D6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100,0</w:t>
            </w:r>
          </w:p>
        </w:tc>
        <w:tc>
          <w:tcPr>
            <w:tcW w:w="993" w:type="dxa"/>
          </w:tcPr>
          <w:p w:rsidR="005916D6" w:rsidRPr="00A43544" w:rsidRDefault="005916D6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5916D6" w:rsidRPr="00A43544" w:rsidRDefault="005916D6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11" w:type="dxa"/>
          </w:tcPr>
          <w:p w:rsidR="005916D6" w:rsidRPr="00A43544" w:rsidRDefault="005916D6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100,0</w:t>
            </w:r>
          </w:p>
        </w:tc>
        <w:tc>
          <w:tcPr>
            <w:tcW w:w="1157" w:type="dxa"/>
            <w:gridSpan w:val="2"/>
          </w:tcPr>
          <w:p w:rsidR="005916D6" w:rsidRPr="00A43544" w:rsidRDefault="005916D6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003" w:type="dxa"/>
            <w:gridSpan w:val="2"/>
          </w:tcPr>
          <w:p w:rsidR="005916D6" w:rsidRPr="00A43544" w:rsidRDefault="005916D6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3060" w:type="dxa"/>
          </w:tcPr>
          <w:p w:rsidR="005916D6" w:rsidRPr="00F16D8D" w:rsidRDefault="005916D6" w:rsidP="00DB6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пострадавшего населения вещевым имуществом</w:t>
            </w:r>
          </w:p>
        </w:tc>
      </w:tr>
      <w:tr w:rsidR="005916D6" w:rsidRPr="00F16D8D" w:rsidTr="00F16D8D">
        <w:trPr>
          <w:trHeight w:val="521"/>
        </w:trPr>
        <w:tc>
          <w:tcPr>
            <w:tcW w:w="2808" w:type="dxa"/>
          </w:tcPr>
          <w:p w:rsidR="005916D6" w:rsidRPr="00A43544" w:rsidRDefault="005916D6" w:rsidP="00867741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9. Развитие и совершенств</w:t>
            </w:r>
            <w:r w:rsidRPr="00A43544">
              <w:rPr>
                <w:sz w:val="20"/>
                <w:szCs w:val="20"/>
              </w:rPr>
              <w:t>о</w:t>
            </w:r>
            <w:r w:rsidRPr="00A43544">
              <w:rPr>
                <w:sz w:val="20"/>
                <w:szCs w:val="20"/>
              </w:rPr>
              <w:t>вание гражданской обороны и защиты населения МО «Ко</w:t>
            </w:r>
            <w:r w:rsidRPr="00A43544">
              <w:rPr>
                <w:sz w:val="20"/>
                <w:szCs w:val="20"/>
              </w:rPr>
              <w:t>т</w:t>
            </w:r>
            <w:r w:rsidRPr="00A43544">
              <w:rPr>
                <w:sz w:val="20"/>
                <w:szCs w:val="20"/>
              </w:rPr>
              <w:t>лас»</w:t>
            </w:r>
          </w:p>
        </w:tc>
        <w:tc>
          <w:tcPr>
            <w:tcW w:w="1620" w:type="dxa"/>
          </w:tcPr>
          <w:p w:rsidR="005916D6" w:rsidRPr="00A43544" w:rsidRDefault="005916D6" w:rsidP="009A09BA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Комитет </w:t>
            </w:r>
          </w:p>
          <w:p w:rsidR="005916D6" w:rsidRDefault="005916D6" w:rsidP="009A09BA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гражданской защиты </w:t>
            </w:r>
            <w:r>
              <w:rPr>
                <w:sz w:val="20"/>
                <w:szCs w:val="20"/>
              </w:rPr>
              <w:t>и моб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лизационной работы </w:t>
            </w:r>
            <w:r w:rsidRPr="00A43544">
              <w:rPr>
                <w:sz w:val="20"/>
                <w:szCs w:val="20"/>
              </w:rPr>
              <w:t>админ</w:t>
            </w:r>
            <w:r w:rsidRPr="00A43544">
              <w:rPr>
                <w:sz w:val="20"/>
                <w:szCs w:val="20"/>
              </w:rPr>
              <w:t>и</w:t>
            </w:r>
            <w:r w:rsidRPr="00A43544">
              <w:rPr>
                <w:sz w:val="20"/>
                <w:szCs w:val="20"/>
              </w:rPr>
              <w:t>страции МО «Котлас»</w:t>
            </w:r>
          </w:p>
          <w:p w:rsidR="005916D6" w:rsidRPr="00A43544" w:rsidRDefault="005916D6" w:rsidP="009A0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916D6" w:rsidRPr="00A43544" w:rsidRDefault="005916D6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5916D6" w:rsidRPr="00A43544" w:rsidRDefault="005916D6" w:rsidP="005039A6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3239,5</w:t>
            </w:r>
          </w:p>
        </w:tc>
        <w:tc>
          <w:tcPr>
            <w:tcW w:w="993" w:type="dxa"/>
          </w:tcPr>
          <w:p w:rsidR="005916D6" w:rsidRPr="00A43544" w:rsidRDefault="005916D6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25,0</w:t>
            </w:r>
          </w:p>
        </w:tc>
        <w:tc>
          <w:tcPr>
            <w:tcW w:w="992" w:type="dxa"/>
          </w:tcPr>
          <w:p w:rsidR="005916D6" w:rsidRPr="00A43544" w:rsidRDefault="005916D6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57,8</w:t>
            </w:r>
          </w:p>
        </w:tc>
        <w:tc>
          <w:tcPr>
            <w:tcW w:w="1111" w:type="dxa"/>
          </w:tcPr>
          <w:p w:rsidR="005916D6" w:rsidRPr="00A43544" w:rsidRDefault="005916D6" w:rsidP="005039A6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1105,8</w:t>
            </w:r>
          </w:p>
        </w:tc>
        <w:tc>
          <w:tcPr>
            <w:tcW w:w="1157" w:type="dxa"/>
            <w:gridSpan w:val="2"/>
          </w:tcPr>
          <w:p w:rsidR="005916D6" w:rsidRPr="00A43544" w:rsidRDefault="005916D6" w:rsidP="005039A6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1050,9</w:t>
            </w:r>
          </w:p>
        </w:tc>
        <w:tc>
          <w:tcPr>
            <w:tcW w:w="1003" w:type="dxa"/>
            <w:gridSpan w:val="2"/>
          </w:tcPr>
          <w:p w:rsidR="005916D6" w:rsidRPr="00A43544" w:rsidRDefault="005916D6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1000,0</w:t>
            </w:r>
          </w:p>
        </w:tc>
        <w:tc>
          <w:tcPr>
            <w:tcW w:w="3060" w:type="dxa"/>
          </w:tcPr>
          <w:p w:rsidR="005916D6" w:rsidRPr="00F16D8D" w:rsidRDefault="005916D6" w:rsidP="001549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сотрудников мун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ципальных учреждений средс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вами индивидуальной защиты</w:t>
            </w:r>
          </w:p>
        </w:tc>
      </w:tr>
      <w:tr w:rsidR="005916D6" w:rsidRPr="00F16D8D" w:rsidTr="008264C8">
        <w:trPr>
          <w:trHeight w:val="884"/>
        </w:trPr>
        <w:tc>
          <w:tcPr>
            <w:tcW w:w="2808" w:type="dxa"/>
          </w:tcPr>
          <w:p w:rsidR="005916D6" w:rsidRDefault="005916D6" w:rsidP="0086774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по</w:t>
            </w:r>
            <w:r>
              <w:rPr>
                <w:b/>
                <w:sz w:val="20"/>
                <w:szCs w:val="20"/>
                <w:lang w:val="en-US"/>
              </w:rPr>
              <w:t xml:space="preserve"> I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разделу </w:t>
            </w:r>
          </w:p>
        </w:tc>
        <w:tc>
          <w:tcPr>
            <w:tcW w:w="1620" w:type="dxa"/>
          </w:tcPr>
          <w:p w:rsidR="005916D6" w:rsidRPr="00F16D8D" w:rsidRDefault="005916D6" w:rsidP="008677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5916D6" w:rsidRPr="00F16D8D" w:rsidRDefault="005916D6" w:rsidP="00867741">
            <w:pPr>
              <w:jc w:val="center"/>
              <w:rPr>
                <w:b/>
                <w:sz w:val="20"/>
                <w:szCs w:val="20"/>
              </w:rPr>
            </w:pPr>
            <w:r w:rsidRPr="00F16D8D">
              <w:rPr>
                <w:b/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5916D6" w:rsidRDefault="005916D6" w:rsidP="000C02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11579,5</w:t>
            </w:r>
          </w:p>
        </w:tc>
        <w:tc>
          <w:tcPr>
            <w:tcW w:w="993" w:type="dxa"/>
          </w:tcPr>
          <w:p w:rsidR="005916D6" w:rsidRDefault="005916D6" w:rsidP="000C02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1135,0</w:t>
            </w:r>
          </w:p>
        </w:tc>
        <w:tc>
          <w:tcPr>
            <w:tcW w:w="992" w:type="dxa"/>
          </w:tcPr>
          <w:p w:rsidR="005916D6" w:rsidRDefault="005916D6" w:rsidP="000C02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597,8</w:t>
            </w:r>
          </w:p>
        </w:tc>
        <w:tc>
          <w:tcPr>
            <w:tcW w:w="1111" w:type="dxa"/>
          </w:tcPr>
          <w:p w:rsidR="005916D6" w:rsidRDefault="005916D6" w:rsidP="000C02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2395,8</w:t>
            </w:r>
          </w:p>
        </w:tc>
        <w:tc>
          <w:tcPr>
            <w:tcW w:w="1157" w:type="dxa"/>
            <w:gridSpan w:val="2"/>
          </w:tcPr>
          <w:p w:rsidR="005916D6" w:rsidRDefault="005916D6" w:rsidP="000C02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3500,9</w:t>
            </w:r>
          </w:p>
        </w:tc>
        <w:tc>
          <w:tcPr>
            <w:tcW w:w="1003" w:type="dxa"/>
            <w:gridSpan w:val="2"/>
          </w:tcPr>
          <w:p w:rsidR="005916D6" w:rsidRPr="00784D3F" w:rsidRDefault="005916D6" w:rsidP="000C02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3950,0</w:t>
            </w:r>
          </w:p>
        </w:tc>
        <w:tc>
          <w:tcPr>
            <w:tcW w:w="3060" w:type="dxa"/>
          </w:tcPr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</w:p>
        </w:tc>
      </w:tr>
      <w:tr w:rsidR="005916D6" w:rsidRPr="00F16D8D" w:rsidTr="00867741">
        <w:tc>
          <w:tcPr>
            <w:tcW w:w="2808" w:type="dxa"/>
            <w:vMerge w:val="restart"/>
          </w:tcPr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Наименование</w:t>
            </w:r>
          </w:p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мероприятия</w:t>
            </w:r>
          </w:p>
        </w:tc>
        <w:tc>
          <w:tcPr>
            <w:tcW w:w="1620" w:type="dxa"/>
            <w:vMerge w:val="restart"/>
          </w:tcPr>
          <w:p w:rsidR="005916D6" w:rsidRPr="00F16D8D" w:rsidRDefault="005916D6" w:rsidP="006130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исполнитель/ соисполнители</w:t>
            </w:r>
          </w:p>
        </w:tc>
        <w:tc>
          <w:tcPr>
            <w:tcW w:w="1440" w:type="dxa"/>
            <w:vMerge w:val="restart"/>
          </w:tcPr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Источники</w:t>
            </w:r>
          </w:p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финансиро-вания</w:t>
            </w:r>
          </w:p>
        </w:tc>
        <w:tc>
          <w:tcPr>
            <w:tcW w:w="6300" w:type="dxa"/>
            <w:gridSpan w:val="8"/>
          </w:tcPr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Объемы финансирования</w:t>
            </w:r>
            <w:r>
              <w:rPr>
                <w:sz w:val="20"/>
                <w:szCs w:val="20"/>
              </w:rPr>
              <w:t xml:space="preserve">, </w:t>
            </w:r>
            <w:r w:rsidRPr="00F16D8D">
              <w:rPr>
                <w:sz w:val="20"/>
                <w:szCs w:val="20"/>
              </w:rPr>
              <w:t>(тыс.руб.)</w:t>
            </w:r>
          </w:p>
        </w:tc>
        <w:tc>
          <w:tcPr>
            <w:tcW w:w="3060" w:type="dxa"/>
            <w:vMerge w:val="restart"/>
          </w:tcPr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Ожидаемые результаты реализ</w:t>
            </w:r>
            <w:r w:rsidRPr="00F16D8D">
              <w:rPr>
                <w:sz w:val="20"/>
                <w:szCs w:val="20"/>
              </w:rPr>
              <w:t>а</w:t>
            </w:r>
            <w:r w:rsidRPr="00F16D8D">
              <w:rPr>
                <w:sz w:val="20"/>
                <w:szCs w:val="20"/>
              </w:rPr>
              <w:t>ции мероприятия</w:t>
            </w:r>
          </w:p>
        </w:tc>
      </w:tr>
      <w:tr w:rsidR="005916D6" w:rsidRPr="00F16D8D" w:rsidTr="00867741">
        <w:tc>
          <w:tcPr>
            <w:tcW w:w="2808" w:type="dxa"/>
            <w:vMerge/>
          </w:tcPr>
          <w:p w:rsidR="005916D6" w:rsidRDefault="005916D6" w:rsidP="00C06FF3">
            <w:pPr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916D6" w:rsidRPr="00F16D8D" w:rsidRDefault="005916D6" w:rsidP="00F16D8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916D6" w:rsidRPr="00F16D8D" w:rsidRDefault="005916D6" w:rsidP="00F16D8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4" w:type="dxa"/>
          </w:tcPr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Всего</w:t>
            </w:r>
          </w:p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2014</w:t>
            </w:r>
          </w:p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992" w:type="dxa"/>
          </w:tcPr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2015</w:t>
            </w:r>
          </w:p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1134" w:type="dxa"/>
            <w:gridSpan w:val="2"/>
          </w:tcPr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2016</w:t>
            </w:r>
          </w:p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2017</w:t>
            </w:r>
          </w:p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1003" w:type="dxa"/>
            <w:gridSpan w:val="2"/>
            <w:vAlign w:val="center"/>
          </w:tcPr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2018</w:t>
            </w:r>
          </w:p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3060" w:type="dxa"/>
            <w:vMerge/>
          </w:tcPr>
          <w:p w:rsidR="005916D6" w:rsidRPr="00F16D8D" w:rsidRDefault="005916D6" w:rsidP="00DD6EE9">
            <w:pPr>
              <w:rPr>
                <w:sz w:val="20"/>
                <w:szCs w:val="20"/>
              </w:rPr>
            </w:pPr>
          </w:p>
        </w:tc>
      </w:tr>
      <w:tr w:rsidR="005916D6" w:rsidRPr="00F16D8D" w:rsidTr="00917D3F">
        <w:tc>
          <w:tcPr>
            <w:tcW w:w="15228" w:type="dxa"/>
            <w:gridSpan w:val="12"/>
          </w:tcPr>
          <w:p w:rsidR="005916D6" w:rsidRDefault="005916D6" w:rsidP="009A09BA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</w:t>
            </w:r>
            <w:r w:rsidRPr="002103BD">
              <w:rPr>
                <w:b/>
              </w:rPr>
              <w:t xml:space="preserve">. </w:t>
            </w:r>
            <w:r w:rsidRPr="00C008F7">
              <w:rPr>
                <w:b/>
              </w:rPr>
              <w:t>Обеспечение первичных мер пожарной безопасности</w:t>
            </w:r>
          </w:p>
          <w:p w:rsidR="005916D6" w:rsidRPr="00A43544" w:rsidRDefault="005916D6" w:rsidP="009A09BA">
            <w:pPr>
              <w:jc w:val="center"/>
              <w:rPr>
                <w:sz w:val="20"/>
                <w:szCs w:val="20"/>
              </w:rPr>
            </w:pPr>
          </w:p>
        </w:tc>
      </w:tr>
      <w:tr w:rsidR="005916D6" w:rsidRPr="00F16D8D" w:rsidTr="00F16D8D">
        <w:tc>
          <w:tcPr>
            <w:tcW w:w="2808" w:type="dxa"/>
          </w:tcPr>
          <w:p w:rsidR="005916D6" w:rsidRPr="00A43544" w:rsidRDefault="005916D6" w:rsidP="008217EB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10. Проектирование систем </w:t>
            </w:r>
          </w:p>
          <w:p w:rsidR="005916D6" w:rsidRPr="00A43544" w:rsidRDefault="005916D6" w:rsidP="008217EB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противопожарной защиты</w:t>
            </w:r>
          </w:p>
        </w:tc>
        <w:tc>
          <w:tcPr>
            <w:tcW w:w="1620" w:type="dxa"/>
          </w:tcPr>
          <w:p w:rsidR="005916D6" w:rsidRPr="00A43544" w:rsidRDefault="005916D6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Комитет </w:t>
            </w:r>
          </w:p>
          <w:p w:rsidR="005916D6" w:rsidRPr="00A43544" w:rsidRDefault="005916D6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гражданской защиты </w:t>
            </w:r>
            <w:r>
              <w:rPr>
                <w:sz w:val="20"/>
                <w:szCs w:val="20"/>
              </w:rPr>
              <w:t>и моб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лизационной работы </w:t>
            </w:r>
            <w:r w:rsidRPr="00A43544">
              <w:rPr>
                <w:sz w:val="20"/>
                <w:szCs w:val="20"/>
              </w:rPr>
              <w:t>админ</w:t>
            </w:r>
            <w:r w:rsidRPr="00A43544">
              <w:rPr>
                <w:sz w:val="20"/>
                <w:szCs w:val="20"/>
              </w:rPr>
              <w:t>и</w:t>
            </w:r>
            <w:r w:rsidRPr="00A43544">
              <w:rPr>
                <w:sz w:val="20"/>
                <w:szCs w:val="20"/>
              </w:rPr>
              <w:t>страции МО «Котлас»</w:t>
            </w:r>
          </w:p>
        </w:tc>
        <w:tc>
          <w:tcPr>
            <w:tcW w:w="1440" w:type="dxa"/>
          </w:tcPr>
          <w:p w:rsidR="005916D6" w:rsidRPr="00A43544" w:rsidRDefault="005916D6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5916D6" w:rsidRPr="00A43544" w:rsidRDefault="005916D6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200,0</w:t>
            </w:r>
          </w:p>
        </w:tc>
        <w:tc>
          <w:tcPr>
            <w:tcW w:w="993" w:type="dxa"/>
          </w:tcPr>
          <w:p w:rsidR="005916D6" w:rsidRPr="00A43544" w:rsidRDefault="005916D6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</w:tcPr>
          <w:p w:rsidR="005916D6" w:rsidRPr="00A43544" w:rsidRDefault="005916D6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gridSpan w:val="2"/>
          </w:tcPr>
          <w:p w:rsidR="005916D6" w:rsidRPr="00A43544" w:rsidRDefault="005916D6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</w:tcPr>
          <w:p w:rsidR="005916D6" w:rsidRPr="00A43544" w:rsidRDefault="005916D6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50,0</w:t>
            </w:r>
          </w:p>
        </w:tc>
        <w:tc>
          <w:tcPr>
            <w:tcW w:w="1003" w:type="dxa"/>
            <w:gridSpan w:val="2"/>
          </w:tcPr>
          <w:p w:rsidR="005916D6" w:rsidRPr="00A43544" w:rsidRDefault="005916D6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50,0</w:t>
            </w:r>
          </w:p>
        </w:tc>
        <w:tc>
          <w:tcPr>
            <w:tcW w:w="3060" w:type="dxa"/>
          </w:tcPr>
          <w:p w:rsidR="005916D6" w:rsidRPr="00A43544" w:rsidRDefault="005916D6" w:rsidP="008217EB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Подготовка необходимой док</w:t>
            </w:r>
            <w:r w:rsidRPr="00A43544">
              <w:rPr>
                <w:sz w:val="20"/>
                <w:szCs w:val="20"/>
              </w:rPr>
              <w:t>у</w:t>
            </w:r>
            <w:r w:rsidRPr="00A43544">
              <w:rPr>
                <w:sz w:val="20"/>
                <w:szCs w:val="20"/>
              </w:rPr>
              <w:t>ментации для проведения ко</w:t>
            </w:r>
            <w:r w:rsidRPr="00A43544">
              <w:rPr>
                <w:sz w:val="20"/>
                <w:szCs w:val="20"/>
              </w:rPr>
              <w:t>н</w:t>
            </w:r>
            <w:r w:rsidRPr="00A43544">
              <w:rPr>
                <w:sz w:val="20"/>
                <w:szCs w:val="20"/>
              </w:rPr>
              <w:t>курсов.</w:t>
            </w:r>
          </w:p>
          <w:p w:rsidR="005916D6" w:rsidRPr="00A43544" w:rsidRDefault="005916D6" w:rsidP="008217EB">
            <w:pPr>
              <w:jc w:val="center"/>
              <w:rPr>
                <w:sz w:val="20"/>
                <w:szCs w:val="20"/>
              </w:rPr>
            </w:pPr>
          </w:p>
        </w:tc>
      </w:tr>
      <w:tr w:rsidR="005916D6" w:rsidRPr="00F16D8D" w:rsidTr="00F16D8D">
        <w:tc>
          <w:tcPr>
            <w:tcW w:w="2808" w:type="dxa"/>
          </w:tcPr>
          <w:p w:rsidR="005916D6" w:rsidRPr="00A43544" w:rsidRDefault="005916D6" w:rsidP="008217EB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11. Ремонт, прочие работы и услуги по наружному прот</w:t>
            </w:r>
            <w:r w:rsidRPr="00A43544">
              <w:rPr>
                <w:sz w:val="20"/>
                <w:szCs w:val="20"/>
              </w:rPr>
              <w:t>и</w:t>
            </w:r>
            <w:r w:rsidRPr="00A43544">
              <w:rPr>
                <w:sz w:val="20"/>
                <w:szCs w:val="20"/>
              </w:rPr>
              <w:t>вопожарному водоснабжению</w:t>
            </w:r>
          </w:p>
        </w:tc>
        <w:tc>
          <w:tcPr>
            <w:tcW w:w="1620" w:type="dxa"/>
          </w:tcPr>
          <w:p w:rsidR="005916D6" w:rsidRPr="00A43544" w:rsidRDefault="005916D6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Комитет </w:t>
            </w:r>
          </w:p>
          <w:p w:rsidR="005916D6" w:rsidRDefault="005916D6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гражданской защиты </w:t>
            </w:r>
            <w:r>
              <w:rPr>
                <w:sz w:val="20"/>
                <w:szCs w:val="20"/>
              </w:rPr>
              <w:t>и моб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лизационной работы </w:t>
            </w:r>
            <w:r w:rsidRPr="00A43544">
              <w:rPr>
                <w:sz w:val="20"/>
                <w:szCs w:val="20"/>
              </w:rPr>
              <w:t>админ</w:t>
            </w:r>
            <w:r w:rsidRPr="00A43544">
              <w:rPr>
                <w:sz w:val="20"/>
                <w:szCs w:val="20"/>
              </w:rPr>
              <w:t>и</w:t>
            </w:r>
            <w:r w:rsidRPr="00A43544">
              <w:rPr>
                <w:sz w:val="20"/>
                <w:szCs w:val="20"/>
              </w:rPr>
              <w:t>страции МО «Котлас»</w:t>
            </w:r>
          </w:p>
          <w:p w:rsidR="005916D6" w:rsidRPr="00A43544" w:rsidRDefault="005916D6" w:rsidP="008217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916D6" w:rsidRPr="00A43544" w:rsidRDefault="005916D6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5916D6" w:rsidRPr="00A43544" w:rsidRDefault="005916D6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1400,0</w:t>
            </w:r>
          </w:p>
        </w:tc>
        <w:tc>
          <w:tcPr>
            <w:tcW w:w="993" w:type="dxa"/>
          </w:tcPr>
          <w:p w:rsidR="005916D6" w:rsidRPr="00A43544" w:rsidRDefault="005916D6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</w:tcPr>
          <w:p w:rsidR="005916D6" w:rsidRPr="00A43544" w:rsidRDefault="005916D6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2"/>
          </w:tcPr>
          <w:p w:rsidR="005916D6" w:rsidRPr="00A43544" w:rsidRDefault="005916D6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</w:tcPr>
          <w:p w:rsidR="005916D6" w:rsidRPr="00A43544" w:rsidRDefault="005916D6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500,0</w:t>
            </w:r>
          </w:p>
        </w:tc>
        <w:tc>
          <w:tcPr>
            <w:tcW w:w="1003" w:type="dxa"/>
            <w:gridSpan w:val="2"/>
          </w:tcPr>
          <w:p w:rsidR="005916D6" w:rsidRPr="00A43544" w:rsidRDefault="005916D6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500,0</w:t>
            </w:r>
          </w:p>
        </w:tc>
        <w:tc>
          <w:tcPr>
            <w:tcW w:w="3060" w:type="dxa"/>
          </w:tcPr>
          <w:p w:rsidR="005916D6" w:rsidRPr="00A43544" w:rsidRDefault="005916D6" w:rsidP="008217EB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Минимизации размеров после</w:t>
            </w:r>
            <w:r w:rsidRPr="00A43544">
              <w:rPr>
                <w:sz w:val="20"/>
                <w:szCs w:val="20"/>
              </w:rPr>
              <w:t>д</w:t>
            </w:r>
            <w:r w:rsidRPr="00A43544">
              <w:rPr>
                <w:sz w:val="20"/>
                <w:szCs w:val="20"/>
              </w:rPr>
              <w:t>ствий чрезвычайных ситуаций, связанных с пожарами.</w:t>
            </w:r>
          </w:p>
          <w:p w:rsidR="005916D6" w:rsidRPr="00A43544" w:rsidRDefault="005916D6" w:rsidP="008217EB">
            <w:pPr>
              <w:jc w:val="center"/>
              <w:rPr>
                <w:sz w:val="20"/>
                <w:szCs w:val="20"/>
              </w:rPr>
            </w:pPr>
          </w:p>
        </w:tc>
      </w:tr>
      <w:tr w:rsidR="005916D6" w:rsidRPr="00F16D8D" w:rsidTr="00F16D8D">
        <w:tc>
          <w:tcPr>
            <w:tcW w:w="2808" w:type="dxa"/>
          </w:tcPr>
          <w:p w:rsidR="005916D6" w:rsidRPr="00A43544" w:rsidRDefault="005916D6" w:rsidP="008217EB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12. Установка автоматич</w:t>
            </w:r>
            <w:r w:rsidRPr="00A43544">
              <w:rPr>
                <w:sz w:val="20"/>
                <w:szCs w:val="20"/>
              </w:rPr>
              <w:t>е</w:t>
            </w:r>
            <w:r w:rsidRPr="00A43544">
              <w:rPr>
                <w:sz w:val="20"/>
                <w:szCs w:val="20"/>
              </w:rPr>
              <w:t xml:space="preserve">ской пожарной (охранной) сигнализации </w:t>
            </w:r>
          </w:p>
        </w:tc>
        <w:tc>
          <w:tcPr>
            <w:tcW w:w="1620" w:type="dxa"/>
          </w:tcPr>
          <w:p w:rsidR="005916D6" w:rsidRPr="00A43544" w:rsidRDefault="005916D6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муниципальные </w:t>
            </w:r>
          </w:p>
          <w:p w:rsidR="005916D6" w:rsidRPr="00A43544" w:rsidRDefault="005916D6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учреждения</w:t>
            </w:r>
          </w:p>
          <w:p w:rsidR="005916D6" w:rsidRPr="00A43544" w:rsidRDefault="005916D6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МО «Котлас»</w:t>
            </w:r>
          </w:p>
        </w:tc>
        <w:tc>
          <w:tcPr>
            <w:tcW w:w="1440" w:type="dxa"/>
          </w:tcPr>
          <w:p w:rsidR="005916D6" w:rsidRPr="00A43544" w:rsidRDefault="005916D6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5916D6" w:rsidRPr="00A43544" w:rsidRDefault="005916D6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215,0</w:t>
            </w:r>
          </w:p>
        </w:tc>
        <w:tc>
          <w:tcPr>
            <w:tcW w:w="993" w:type="dxa"/>
          </w:tcPr>
          <w:p w:rsidR="005916D6" w:rsidRPr="00A43544" w:rsidRDefault="005916D6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</w:tcPr>
          <w:p w:rsidR="005916D6" w:rsidRPr="00A43544" w:rsidRDefault="005916D6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115,0</w:t>
            </w:r>
          </w:p>
        </w:tc>
        <w:tc>
          <w:tcPr>
            <w:tcW w:w="1134" w:type="dxa"/>
            <w:gridSpan w:val="2"/>
          </w:tcPr>
          <w:p w:rsidR="005916D6" w:rsidRPr="00A43544" w:rsidRDefault="005916D6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5916D6" w:rsidRPr="00A43544" w:rsidRDefault="005916D6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003" w:type="dxa"/>
            <w:gridSpan w:val="2"/>
          </w:tcPr>
          <w:p w:rsidR="005916D6" w:rsidRPr="00A43544" w:rsidRDefault="005916D6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3060" w:type="dxa"/>
          </w:tcPr>
          <w:p w:rsidR="005916D6" w:rsidRPr="00A43544" w:rsidRDefault="005916D6" w:rsidP="008217EB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Повышение уровня пожарной безопасности в муниципальных учреждений. Своевременное обнаружение источника огня, вследствие чего уменьшение размера ущерба и предотвращ</w:t>
            </w:r>
            <w:r w:rsidRPr="00A43544">
              <w:rPr>
                <w:sz w:val="20"/>
                <w:szCs w:val="20"/>
              </w:rPr>
              <w:t>е</w:t>
            </w:r>
            <w:r w:rsidRPr="00A43544">
              <w:rPr>
                <w:sz w:val="20"/>
                <w:szCs w:val="20"/>
              </w:rPr>
              <w:t>ние человеческих жертв.</w:t>
            </w:r>
          </w:p>
        </w:tc>
      </w:tr>
      <w:tr w:rsidR="005916D6" w:rsidRPr="00F16D8D" w:rsidTr="008C18EF">
        <w:trPr>
          <w:trHeight w:val="736"/>
        </w:trPr>
        <w:tc>
          <w:tcPr>
            <w:tcW w:w="2808" w:type="dxa"/>
          </w:tcPr>
          <w:p w:rsidR="005916D6" w:rsidRPr="00A43544" w:rsidRDefault="005916D6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13.  Установка системы авт</w:t>
            </w:r>
            <w:r w:rsidRPr="00A43544">
              <w:rPr>
                <w:sz w:val="20"/>
                <w:szCs w:val="20"/>
              </w:rPr>
              <w:t>о</w:t>
            </w:r>
            <w:r w:rsidRPr="00A43544">
              <w:rPr>
                <w:sz w:val="20"/>
                <w:szCs w:val="20"/>
              </w:rPr>
              <w:t>матического пожаротушения</w:t>
            </w:r>
          </w:p>
        </w:tc>
        <w:tc>
          <w:tcPr>
            <w:tcW w:w="1620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муниципальные </w:t>
            </w:r>
          </w:p>
          <w:p w:rsidR="005916D6" w:rsidRPr="00A43544" w:rsidRDefault="005916D6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учреждения</w:t>
            </w:r>
          </w:p>
          <w:p w:rsidR="005916D6" w:rsidRDefault="005916D6" w:rsidP="008C18EF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МО «Котлас»</w:t>
            </w:r>
          </w:p>
          <w:p w:rsidR="005916D6" w:rsidRPr="00A43544" w:rsidRDefault="005916D6" w:rsidP="008C18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355,0</w:t>
            </w:r>
          </w:p>
        </w:tc>
        <w:tc>
          <w:tcPr>
            <w:tcW w:w="993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200,0</w:t>
            </w:r>
          </w:p>
        </w:tc>
        <w:tc>
          <w:tcPr>
            <w:tcW w:w="992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155,0</w:t>
            </w:r>
          </w:p>
        </w:tc>
        <w:tc>
          <w:tcPr>
            <w:tcW w:w="1134" w:type="dxa"/>
            <w:gridSpan w:val="2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003" w:type="dxa"/>
            <w:gridSpan w:val="2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3060" w:type="dxa"/>
          </w:tcPr>
          <w:p w:rsidR="005916D6" w:rsidRPr="00A43544" w:rsidRDefault="005916D6" w:rsidP="004B5D99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Предотвращение распростран</w:t>
            </w:r>
            <w:r w:rsidRPr="00A43544">
              <w:rPr>
                <w:sz w:val="20"/>
                <w:szCs w:val="20"/>
              </w:rPr>
              <w:t>е</w:t>
            </w:r>
            <w:r w:rsidRPr="00A43544">
              <w:rPr>
                <w:sz w:val="20"/>
                <w:szCs w:val="20"/>
              </w:rPr>
              <w:t>ния пожара.</w:t>
            </w:r>
          </w:p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</w:p>
        </w:tc>
      </w:tr>
      <w:tr w:rsidR="005916D6" w:rsidRPr="00F16D8D" w:rsidTr="00561A17">
        <w:trPr>
          <w:trHeight w:val="692"/>
        </w:trPr>
        <w:tc>
          <w:tcPr>
            <w:tcW w:w="2808" w:type="dxa"/>
          </w:tcPr>
          <w:p w:rsidR="005916D6" w:rsidRDefault="005916D6" w:rsidP="00C06FF3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14. Установка системы дым</w:t>
            </w:r>
            <w:r w:rsidRPr="00A43544">
              <w:rPr>
                <w:sz w:val="20"/>
                <w:szCs w:val="20"/>
              </w:rPr>
              <w:t>о</w:t>
            </w:r>
            <w:r w:rsidRPr="00A43544">
              <w:rPr>
                <w:sz w:val="20"/>
                <w:szCs w:val="20"/>
              </w:rPr>
              <w:t xml:space="preserve">удаления </w:t>
            </w:r>
          </w:p>
          <w:p w:rsidR="005916D6" w:rsidRPr="00A43544" w:rsidRDefault="005916D6" w:rsidP="00C06FF3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муниципальные </w:t>
            </w:r>
          </w:p>
          <w:p w:rsidR="005916D6" w:rsidRPr="00A43544" w:rsidRDefault="005916D6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учреждения</w:t>
            </w:r>
          </w:p>
          <w:p w:rsidR="005916D6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МО «Котлас»</w:t>
            </w:r>
          </w:p>
          <w:p w:rsidR="005916D6" w:rsidRDefault="005916D6" w:rsidP="00F16D8D">
            <w:pPr>
              <w:jc w:val="center"/>
              <w:rPr>
                <w:sz w:val="20"/>
                <w:szCs w:val="20"/>
              </w:rPr>
            </w:pPr>
          </w:p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350,0</w:t>
            </w:r>
          </w:p>
        </w:tc>
        <w:tc>
          <w:tcPr>
            <w:tcW w:w="993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350,0</w:t>
            </w:r>
          </w:p>
        </w:tc>
        <w:tc>
          <w:tcPr>
            <w:tcW w:w="992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003" w:type="dxa"/>
            <w:gridSpan w:val="2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3060" w:type="dxa"/>
          </w:tcPr>
          <w:p w:rsidR="005916D6" w:rsidRPr="00A43544" w:rsidRDefault="005916D6" w:rsidP="004B5D99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Удаление продуктов горения при пожаре.</w:t>
            </w:r>
          </w:p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</w:p>
        </w:tc>
      </w:tr>
      <w:tr w:rsidR="005916D6" w:rsidRPr="00F16D8D" w:rsidTr="00CD18E6">
        <w:tc>
          <w:tcPr>
            <w:tcW w:w="2808" w:type="dxa"/>
            <w:vAlign w:val="center"/>
          </w:tcPr>
          <w:p w:rsidR="005916D6" w:rsidRPr="00A43544" w:rsidRDefault="005916D6" w:rsidP="008217EB">
            <w:pPr>
              <w:tabs>
                <w:tab w:val="left" w:pos="165"/>
              </w:tabs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15. Установка (приобретение) противопожарных дверей и люков </w:t>
            </w:r>
          </w:p>
          <w:p w:rsidR="005916D6" w:rsidRPr="00A43544" w:rsidRDefault="005916D6" w:rsidP="008217EB">
            <w:pPr>
              <w:tabs>
                <w:tab w:val="left" w:pos="165"/>
              </w:tabs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5916D6" w:rsidRPr="00A43544" w:rsidRDefault="005916D6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муниципальные </w:t>
            </w:r>
          </w:p>
          <w:p w:rsidR="005916D6" w:rsidRPr="00A43544" w:rsidRDefault="005916D6" w:rsidP="008217EB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учреждения</w:t>
            </w:r>
          </w:p>
          <w:p w:rsidR="005916D6" w:rsidRDefault="005916D6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МО «Котлас»</w:t>
            </w:r>
          </w:p>
          <w:p w:rsidR="005916D6" w:rsidRDefault="005916D6" w:rsidP="008217EB">
            <w:pPr>
              <w:jc w:val="center"/>
              <w:rPr>
                <w:sz w:val="20"/>
                <w:szCs w:val="20"/>
              </w:rPr>
            </w:pPr>
          </w:p>
          <w:p w:rsidR="005916D6" w:rsidRPr="00A43544" w:rsidRDefault="005916D6" w:rsidP="008217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916D6" w:rsidRPr="00A43544" w:rsidRDefault="005916D6" w:rsidP="008217EB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5916D6" w:rsidRPr="00A43544" w:rsidRDefault="005916D6" w:rsidP="008217EB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322,0</w:t>
            </w:r>
          </w:p>
        </w:tc>
        <w:tc>
          <w:tcPr>
            <w:tcW w:w="993" w:type="dxa"/>
          </w:tcPr>
          <w:p w:rsidR="005916D6" w:rsidRPr="00A43544" w:rsidRDefault="005916D6" w:rsidP="008217EB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105,0</w:t>
            </w:r>
          </w:p>
        </w:tc>
        <w:tc>
          <w:tcPr>
            <w:tcW w:w="992" w:type="dxa"/>
          </w:tcPr>
          <w:p w:rsidR="005916D6" w:rsidRPr="00A43544" w:rsidRDefault="005916D6" w:rsidP="008217EB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217,0</w:t>
            </w:r>
          </w:p>
        </w:tc>
        <w:tc>
          <w:tcPr>
            <w:tcW w:w="1134" w:type="dxa"/>
            <w:gridSpan w:val="2"/>
          </w:tcPr>
          <w:p w:rsidR="005916D6" w:rsidRPr="00A43544" w:rsidRDefault="005916D6" w:rsidP="008217EB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5916D6" w:rsidRPr="00A43544" w:rsidRDefault="005916D6" w:rsidP="008217EB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003" w:type="dxa"/>
            <w:gridSpan w:val="2"/>
          </w:tcPr>
          <w:p w:rsidR="005916D6" w:rsidRPr="00A43544" w:rsidRDefault="005916D6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3060" w:type="dxa"/>
          </w:tcPr>
          <w:p w:rsidR="005916D6" w:rsidRPr="00A43544" w:rsidRDefault="005916D6" w:rsidP="008217EB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Повышение уровня пожарной безопасности в учреждениях образования, культуры, спорта и молодежной политики</w:t>
            </w:r>
          </w:p>
        </w:tc>
      </w:tr>
      <w:tr w:rsidR="005916D6" w:rsidRPr="00F16D8D" w:rsidTr="00CE46D7">
        <w:tc>
          <w:tcPr>
            <w:tcW w:w="2808" w:type="dxa"/>
            <w:vMerge w:val="restart"/>
          </w:tcPr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Наименование</w:t>
            </w:r>
          </w:p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мероприятия</w:t>
            </w:r>
          </w:p>
        </w:tc>
        <w:tc>
          <w:tcPr>
            <w:tcW w:w="1620" w:type="dxa"/>
            <w:vMerge w:val="restart"/>
          </w:tcPr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исполнитель/ соисполнители</w:t>
            </w:r>
          </w:p>
        </w:tc>
        <w:tc>
          <w:tcPr>
            <w:tcW w:w="1440" w:type="dxa"/>
            <w:vMerge w:val="restart"/>
          </w:tcPr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Источники</w:t>
            </w:r>
          </w:p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финансир</w:t>
            </w:r>
            <w:r w:rsidRPr="00F16D8D">
              <w:rPr>
                <w:sz w:val="20"/>
                <w:szCs w:val="20"/>
              </w:rPr>
              <w:t>о</w:t>
            </w:r>
            <w:r w:rsidRPr="00F16D8D">
              <w:rPr>
                <w:sz w:val="20"/>
                <w:szCs w:val="20"/>
              </w:rPr>
              <w:t>вания</w:t>
            </w:r>
          </w:p>
        </w:tc>
        <w:tc>
          <w:tcPr>
            <w:tcW w:w="6300" w:type="dxa"/>
            <w:gridSpan w:val="8"/>
          </w:tcPr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Объемы финансирования</w:t>
            </w:r>
            <w:r>
              <w:rPr>
                <w:sz w:val="20"/>
                <w:szCs w:val="20"/>
              </w:rPr>
              <w:t xml:space="preserve">, </w:t>
            </w:r>
            <w:r w:rsidRPr="00F16D8D">
              <w:rPr>
                <w:sz w:val="20"/>
                <w:szCs w:val="20"/>
              </w:rPr>
              <w:t>(тыс.руб.)</w:t>
            </w:r>
          </w:p>
        </w:tc>
        <w:tc>
          <w:tcPr>
            <w:tcW w:w="3060" w:type="dxa"/>
            <w:vMerge w:val="restart"/>
          </w:tcPr>
          <w:p w:rsidR="005916D6" w:rsidRPr="00F16D8D" w:rsidRDefault="005916D6" w:rsidP="008217EB">
            <w:pPr>
              <w:jc w:val="both"/>
              <w:rPr>
                <w:b/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Ожидаемые результаты реализ</w:t>
            </w:r>
            <w:r w:rsidRPr="00F16D8D">
              <w:rPr>
                <w:sz w:val="20"/>
                <w:szCs w:val="20"/>
              </w:rPr>
              <w:t>а</w:t>
            </w:r>
            <w:r w:rsidRPr="00F16D8D">
              <w:rPr>
                <w:sz w:val="20"/>
                <w:szCs w:val="20"/>
              </w:rPr>
              <w:t>ции мероприятия</w:t>
            </w:r>
          </w:p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</w:p>
        </w:tc>
      </w:tr>
      <w:tr w:rsidR="005916D6" w:rsidRPr="00F16D8D" w:rsidTr="00122F6E">
        <w:tc>
          <w:tcPr>
            <w:tcW w:w="2808" w:type="dxa"/>
            <w:vMerge/>
          </w:tcPr>
          <w:p w:rsidR="005916D6" w:rsidRPr="00A43544" w:rsidRDefault="005916D6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</w:tcPr>
          <w:p w:rsidR="005916D6" w:rsidRPr="00F16D8D" w:rsidRDefault="005916D6" w:rsidP="008217EB">
            <w:pPr>
              <w:jc w:val="both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Всего</w:t>
            </w:r>
          </w:p>
          <w:p w:rsidR="005916D6" w:rsidRPr="00F16D8D" w:rsidRDefault="005916D6" w:rsidP="008217E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2014</w:t>
            </w:r>
          </w:p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992" w:type="dxa"/>
          </w:tcPr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2015</w:t>
            </w:r>
          </w:p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1134" w:type="dxa"/>
            <w:gridSpan w:val="2"/>
          </w:tcPr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2016</w:t>
            </w:r>
          </w:p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2017</w:t>
            </w:r>
          </w:p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1003" w:type="dxa"/>
            <w:gridSpan w:val="2"/>
            <w:vAlign w:val="center"/>
          </w:tcPr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2018</w:t>
            </w:r>
          </w:p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3060" w:type="dxa"/>
            <w:vMerge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</w:p>
        </w:tc>
      </w:tr>
      <w:tr w:rsidR="005916D6" w:rsidRPr="00F16D8D" w:rsidTr="00D60ECF">
        <w:trPr>
          <w:trHeight w:val="900"/>
        </w:trPr>
        <w:tc>
          <w:tcPr>
            <w:tcW w:w="2808" w:type="dxa"/>
            <w:vAlign w:val="center"/>
          </w:tcPr>
          <w:p w:rsidR="005916D6" w:rsidRPr="00A43544" w:rsidRDefault="005916D6" w:rsidP="00F16D8D">
            <w:pPr>
              <w:tabs>
                <w:tab w:val="left" w:pos="165"/>
              </w:tabs>
              <w:jc w:val="both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16. Приобретение первичных средств пожаротушения</w:t>
            </w:r>
          </w:p>
          <w:p w:rsidR="005916D6" w:rsidRPr="00A43544" w:rsidRDefault="005916D6" w:rsidP="00F16D8D">
            <w:pPr>
              <w:tabs>
                <w:tab w:val="left" w:pos="165"/>
              </w:tabs>
              <w:ind w:left="360"/>
              <w:rPr>
                <w:sz w:val="20"/>
                <w:szCs w:val="20"/>
              </w:rPr>
            </w:pPr>
          </w:p>
          <w:p w:rsidR="005916D6" w:rsidRDefault="005916D6" w:rsidP="00F16D8D">
            <w:pPr>
              <w:tabs>
                <w:tab w:val="left" w:pos="165"/>
              </w:tabs>
              <w:ind w:left="360"/>
              <w:rPr>
                <w:sz w:val="20"/>
                <w:szCs w:val="20"/>
              </w:rPr>
            </w:pPr>
          </w:p>
          <w:p w:rsidR="005916D6" w:rsidRPr="00A43544" w:rsidRDefault="005916D6" w:rsidP="00F16D8D">
            <w:pPr>
              <w:tabs>
                <w:tab w:val="left" w:pos="165"/>
              </w:tabs>
              <w:ind w:left="360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муниципальные </w:t>
            </w:r>
          </w:p>
          <w:p w:rsidR="005916D6" w:rsidRPr="00A43544" w:rsidRDefault="005916D6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учреждения</w:t>
            </w:r>
          </w:p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МО «Котлас»</w:t>
            </w:r>
          </w:p>
        </w:tc>
        <w:tc>
          <w:tcPr>
            <w:tcW w:w="1440" w:type="dxa"/>
          </w:tcPr>
          <w:p w:rsidR="005916D6" w:rsidRPr="00A43544" w:rsidRDefault="005916D6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5916D6" w:rsidRPr="00A43544" w:rsidRDefault="005916D6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129,0</w:t>
            </w:r>
          </w:p>
        </w:tc>
        <w:tc>
          <w:tcPr>
            <w:tcW w:w="993" w:type="dxa"/>
          </w:tcPr>
          <w:p w:rsidR="005916D6" w:rsidRPr="00A43544" w:rsidRDefault="005916D6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129,0</w:t>
            </w:r>
          </w:p>
        </w:tc>
        <w:tc>
          <w:tcPr>
            <w:tcW w:w="992" w:type="dxa"/>
          </w:tcPr>
          <w:p w:rsidR="005916D6" w:rsidRPr="00A43544" w:rsidRDefault="005916D6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</w:tcPr>
          <w:p w:rsidR="005916D6" w:rsidRPr="00A43544" w:rsidRDefault="005916D6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5916D6" w:rsidRPr="00A43544" w:rsidRDefault="005916D6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003" w:type="dxa"/>
            <w:gridSpan w:val="2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3060" w:type="dxa"/>
          </w:tcPr>
          <w:p w:rsidR="005916D6" w:rsidRPr="00A43544" w:rsidRDefault="005916D6" w:rsidP="00F16D8D">
            <w:pPr>
              <w:tabs>
                <w:tab w:val="left" w:pos="165"/>
              </w:tabs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Организация тушения пожара на ранней стадии.</w:t>
            </w:r>
          </w:p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</w:p>
        </w:tc>
      </w:tr>
      <w:tr w:rsidR="005916D6" w:rsidRPr="00F16D8D" w:rsidTr="00BE4059">
        <w:trPr>
          <w:trHeight w:val="692"/>
        </w:trPr>
        <w:tc>
          <w:tcPr>
            <w:tcW w:w="2808" w:type="dxa"/>
          </w:tcPr>
          <w:p w:rsidR="005916D6" w:rsidRDefault="005916D6" w:rsidP="00F16D8D">
            <w:pPr>
              <w:tabs>
                <w:tab w:val="left" w:pos="165"/>
              </w:tabs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17. Приобретение средств индивидуальной защиты о</w:t>
            </w:r>
            <w:r w:rsidRPr="00EC7C5E">
              <w:rPr>
                <w:sz w:val="20"/>
                <w:szCs w:val="20"/>
              </w:rPr>
              <w:t>р</w:t>
            </w:r>
            <w:r w:rsidRPr="00EC7C5E">
              <w:rPr>
                <w:sz w:val="20"/>
                <w:szCs w:val="20"/>
              </w:rPr>
              <w:t>ганов дыхания</w:t>
            </w:r>
          </w:p>
          <w:p w:rsidR="005916D6" w:rsidRDefault="005916D6" w:rsidP="00F16D8D">
            <w:pPr>
              <w:tabs>
                <w:tab w:val="left" w:pos="165"/>
              </w:tabs>
              <w:rPr>
                <w:sz w:val="20"/>
                <w:szCs w:val="20"/>
              </w:rPr>
            </w:pPr>
          </w:p>
          <w:p w:rsidR="005916D6" w:rsidRPr="00EC7C5E" w:rsidRDefault="005916D6" w:rsidP="00F16D8D">
            <w:pPr>
              <w:tabs>
                <w:tab w:val="left" w:pos="165"/>
              </w:tabs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5916D6" w:rsidRPr="00EC7C5E" w:rsidRDefault="005916D6" w:rsidP="00F16D8D">
            <w:pPr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 xml:space="preserve">муниципальные </w:t>
            </w:r>
          </w:p>
          <w:p w:rsidR="005916D6" w:rsidRPr="00EC7C5E" w:rsidRDefault="005916D6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учреждения</w:t>
            </w:r>
          </w:p>
          <w:p w:rsidR="005916D6" w:rsidRDefault="005916D6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МО «Котлас»</w:t>
            </w:r>
          </w:p>
          <w:p w:rsidR="005916D6" w:rsidRPr="00EC7C5E" w:rsidRDefault="005916D6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916D6" w:rsidRPr="00EC7C5E" w:rsidRDefault="005916D6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5916D6" w:rsidRPr="00EC7C5E" w:rsidRDefault="005916D6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685,0</w:t>
            </w:r>
          </w:p>
        </w:tc>
        <w:tc>
          <w:tcPr>
            <w:tcW w:w="993" w:type="dxa"/>
          </w:tcPr>
          <w:p w:rsidR="005916D6" w:rsidRPr="00EC7C5E" w:rsidRDefault="005916D6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185,0</w:t>
            </w:r>
          </w:p>
        </w:tc>
        <w:tc>
          <w:tcPr>
            <w:tcW w:w="992" w:type="dxa"/>
          </w:tcPr>
          <w:p w:rsidR="005916D6" w:rsidRPr="00EC7C5E" w:rsidRDefault="005916D6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  <w:gridSpan w:val="2"/>
          </w:tcPr>
          <w:p w:rsidR="005916D6" w:rsidRPr="00EC7C5E" w:rsidRDefault="005916D6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</w:tcPr>
          <w:p w:rsidR="005916D6" w:rsidRPr="00EC7C5E" w:rsidRDefault="005916D6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100,0</w:t>
            </w:r>
          </w:p>
        </w:tc>
        <w:tc>
          <w:tcPr>
            <w:tcW w:w="1003" w:type="dxa"/>
            <w:gridSpan w:val="2"/>
          </w:tcPr>
          <w:p w:rsidR="005916D6" w:rsidRPr="00EC7C5E" w:rsidRDefault="005916D6" w:rsidP="00F16D8D">
            <w:pPr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100,0</w:t>
            </w:r>
          </w:p>
        </w:tc>
        <w:tc>
          <w:tcPr>
            <w:tcW w:w="3060" w:type="dxa"/>
          </w:tcPr>
          <w:p w:rsidR="005916D6" w:rsidRPr="00A43544" w:rsidRDefault="005916D6" w:rsidP="00221597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Предотвращение гибели людей при пожаре и организация туш</w:t>
            </w:r>
            <w:r w:rsidRPr="00A43544">
              <w:rPr>
                <w:sz w:val="20"/>
                <w:szCs w:val="20"/>
              </w:rPr>
              <w:t>е</w:t>
            </w:r>
            <w:r w:rsidRPr="00A43544">
              <w:rPr>
                <w:sz w:val="20"/>
                <w:szCs w:val="20"/>
              </w:rPr>
              <w:t>ния пожара на ранней стадии.</w:t>
            </w:r>
          </w:p>
        </w:tc>
      </w:tr>
      <w:tr w:rsidR="005916D6" w:rsidRPr="00F16D8D" w:rsidTr="00A27DA4">
        <w:trPr>
          <w:trHeight w:val="1364"/>
        </w:trPr>
        <w:tc>
          <w:tcPr>
            <w:tcW w:w="2808" w:type="dxa"/>
          </w:tcPr>
          <w:p w:rsidR="005916D6" w:rsidRPr="00EC7C5E" w:rsidRDefault="005916D6" w:rsidP="00DB4EC4">
            <w:pPr>
              <w:tabs>
                <w:tab w:val="left" w:pos="165"/>
              </w:tabs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18. Приобретение и изгото</w:t>
            </w:r>
            <w:r w:rsidRPr="00EC7C5E">
              <w:rPr>
                <w:sz w:val="20"/>
                <w:szCs w:val="20"/>
              </w:rPr>
              <w:t>в</w:t>
            </w:r>
            <w:r w:rsidRPr="00EC7C5E">
              <w:rPr>
                <w:sz w:val="20"/>
                <w:szCs w:val="20"/>
              </w:rPr>
              <w:t>ление знаков пожарной без</w:t>
            </w:r>
            <w:r w:rsidRPr="00EC7C5E">
              <w:rPr>
                <w:sz w:val="20"/>
                <w:szCs w:val="20"/>
              </w:rPr>
              <w:t>о</w:t>
            </w:r>
            <w:r w:rsidRPr="00EC7C5E">
              <w:rPr>
                <w:sz w:val="20"/>
                <w:szCs w:val="20"/>
              </w:rPr>
              <w:t xml:space="preserve">пасности и планов эвакуации при пожаре </w:t>
            </w:r>
          </w:p>
        </w:tc>
        <w:tc>
          <w:tcPr>
            <w:tcW w:w="1620" w:type="dxa"/>
          </w:tcPr>
          <w:p w:rsidR="005916D6" w:rsidRPr="00EC7C5E" w:rsidRDefault="005916D6" w:rsidP="00DB4EC4">
            <w:pPr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 xml:space="preserve">муниципальные </w:t>
            </w:r>
          </w:p>
          <w:p w:rsidR="005916D6" w:rsidRPr="00EC7C5E" w:rsidRDefault="005916D6" w:rsidP="00DB4EC4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учреждения</w:t>
            </w:r>
          </w:p>
          <w:p w:rsidR="005916D6" w:rsidRPr="00EC7C5E" w:rsidRDefault="005916D6" w:rsidP="00DB4EC4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МО «Котлас»</w:t>
            </w:r>
          </w:p>
        </w:tc>
        <w:tc>
          <w:tcPr>
            <w:tcW w:w="1440" w:type="dxa"/>
          </w:tcPr>
          <w:p w:rsidR="005916D6" w:rsidRPr="00EC7C5E" w:rsidRDefault="005916D6" w:rsidP="00867741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5916D6" w:rsidRPr="00EC7C5E" w:rsidRDefault="005916D6" w:rsidP="00DB4EC4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30,0</w:t>
            </w:r>
          </w:p>
        </w:tc>
        <w:tc>
          <w:tcPr>
            <w:tcW w:w="993" w:type="dxa"/>
          </w:tcPr>
          <w:p w:rsidR="005916D6" w:rsidRPr="00EC7C5E" w:rsidRDefault="005916D6" w:rsidP="00DB4EC4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15,0</w:t>
            </w:r>
          </w:p>
        </w:tc>
        <w:tc>
          <w:tcPr>
            <w:tcW w:w="992" w:type="dxa"/>
          </w:tcPr>
          <w:p w:rsidR="005916D6" w:rsidRPr="00EC7C5E" w:rsidRDefault="005916D6" w:rsidP="00DB4EC4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15,0</w:t>
            </w:r>
          </w:p>
        </w:tc>
        <w:tc>
          <w:tcPr>
            <w:tcW w:w="1134" w:type="dxa"/>
            <w:gridSpan w:val="2"/>
          </w:tcPr>
          <w:p w:rsidR="005916D6" w:rsidRPr="00EC7C5E" w:rsidRDefault="005916D6" w:rsidP="00DB4EC4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5916D6" w:rsidRPr="00EC7C5E" w:rsidRDefault="005916D6" w:rsidP="00DB4EC4">
            <w:pPr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0,0</w:t>
            </w:r>
          </w:p>
        </w:tc>
        <w:tc>
          <w:tcPr>
            <w:tcW w:w="1003" w:type="dxa"/>
            <w:gridSpan w:val="2"/>
          </w:tcPr>
          <w:p w:rsidR="005916D6" w:rsidRPr="00EC7C5E" w:rsidRDefault="005916D6" w:rsidP="00DB4EC4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0,0</w:t>
            </w:r>
          </w:p>
        </w:tc>
        <w:tc>
          <w:tcPr>
            <w:tcW w:w="3060" w:type="dxa"/>
          </w:tcPr>
          <w:p w:rsidR="005916D6" w:rsidRDefault="005916D6" w:rsidP="00DB4EC4">
            <w:pPr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Регулирование поведения чел</w:t>
            </w:r>
            <w:r w:rsidRPr="00F16D8D">
              <w:rPr>
                <w:sz w:val="20"/>
                <w:szCs w:val="20"/>
              </w:rPr>
              <w:t>о</w:t>
            </w:r>
            <w:r w:rsidRPr="00F16D8D">
              <w:rPr>
                <w:sz w:val="20"/>
                <w:szCs w:val="20"/>
              </w:rPr>
              <w:t>века или выполнени</w:t>
            </w:r>
            <w:r>
              <w:rPr>
                <w:sz w:val="20"/>
                <w:szCs w:val="20"/>
              </w:rPr>
              <w:t>е</w:t>
            </w:r>
            <w:r w:rsidRPr="00F16D8D">
              <w:rPr>
                <w:sz w:val="20"/>
                <w:szCs w:val="20"/>
              </w:rPr>
              <w:t xml:space="preserve"> им опред</w:t>
            </w:r>
            <w:r w:rsidRPr="00F16D8D">
              <w:rPr>
                <w:sz w:val="20"/>
                <w:szCs w:val="20"/>
              </w:rPr>
              <w:t>е</w:t>
            </w:r>
            <w:r w:rsidRPr="00F16D8D">
              <w:rPr>
                <w:sz w:val="20"/>
                <w:szCs w:val="20"/>
              </w:rPr>
              <w:t>ленных действий при пожаре для обеспечения собственной безопасности и снижение разм</w:t>
            </w:r>
            <w:r w:rsidRPr="00F16D8D">
              <w:rPr>
                <w:sz w:val="20"/>
                <w:szCs w:val="20"/>
              </w:rPr>
              <w:t>е</w:t>
            </w:r>
            <w:r w:rsidRPr="00F16D8D">
              <w:rPr>
                <w:sz w:val="20"/>
                <w:szCs w:val="20"/>
              </w:rPr>
              <w:t>ров потерь от пожара.</w:t>
            </w:r>
          </w:p>
          <w:p w:rsidR="005916D6" w:rsidRPr="00F16D8D" w:rsidRDefault="005916D6" w:rsidP="00DB4EC4">
            <w:pPr>
              <w:rPr>
                <w:sz w:val="20"/>
                <w:szCs w:val="20"/>
              </w:rPr>
            </w:pPr>
          </w:p>
        </w:tc>
      </w:tr>
      <w:tr w:rsidR="005916D6" w:rsidRPr="00F16D8D" w:rsidTr="00AC4A37">
        <w:trPr>
          <w:trHeight w:val="692"/>
        </w:trPr>
        <w:tc>
          <w:tcPr>
            <w:tcW w:w="2808" w:type="dxa"/>
          </w:tcPr>
          <w:p w:rsidR="005916D6" w:rsidRPr="00EC7C5E" w:rsidRDefault="005916D6" w:rsidP="00867741">
            <w:pPr>
              <w:tabs>
                <w:tab w:val="left" w:pos="165"/>
              </w:tabs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19. Огнезащитная обработка строительных конструкций</w:t>
            </w:r>
          </w:p>
        </w:tc>
        <w:tc>
          <w:tcPr>
            <w:tcW w:w="1620" w:type="dxa"/>
          </w:tcPr>
          <w:p w:rsidR="005916D6" w:rsidRPr="00EC7C5E" w:rsidRDefault="005916D6" w:rsidP="00867741">
            <w:pPr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 xml:space="preserve">муниципальные </w:t>
            </w:r>
          </w:p>
          <w:p w:rsidR="005916D6" w:rsidRPr="00EC7C5E" w:rsidRDefault="005916D6" w:rsidP="00867741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учреждения</w:t>
            </w:r>
          </w:p>
          <w:p w:rsidR="005916D6" w:rsidRDefault="005916D6" w:rsidP="00867741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МО «Котлас»</w:t>
            </w:r>
          </w:p>
          <w:p w:rsidR="005916D6" w:rsidRDefault="005916D6" w:rsidP="00867741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</w:p>
          <w:p w:rsidR="005916D6" w:rsidRPr="00EC7C5E" w:rsidRDefault="005916D6" w:rsidP="00867741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916D6" w:rsidRPr="00EC7C5E" w:rsidRDefault="005916D6" w:rsidP="00867741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5916D6" w:rsidRPr="00EC7C5E" w:rsidRDefault="005916D6" w:rsidP="00867741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4700,0</w:t>
            </w:r>
          </w:p>
        </w:tc>
        <w:tc>
          <w:tcPr>
            <w:tcW w:w="993" w:type="dxa"/>
          </w:tcPr>
          <w:p w:rsidR="005916D6" w:rsidRPr="00EC7C5E" w:rsidRDefault="005916D6" w:rsidP="00867741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500,0</w:t>
            </w:r>
          </w:p>
        </w:tc>
        <w:tc>
          <w:tcPr>
            <w:tcW w:w="992" w:type="dxa"/>
          </w:tcPr>
          <w:p w:rsidR="005916D6" w:rsidRPr="00EC7C5E" w:rsidRDefault="005916D6" w:rsidP="00867741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1100,0</w:t>
            </w:r>
          </w:p>
        </w:tc>
        <w:tc>
          <w:tcPr>
            <w:tcW w:w="1134" w:type="dxa"/>
            <w:gridSpan w:val="2"/>
          </w:tcPr>
          <w:p w:rsidR="005916D6" w:rsidRPr="00EC7C5E" w:rsidRDefault="005916D6" w:rsidP="00867741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800,0</w:t>
            </w:r>
          </w:p>
        </w:tc>
        <w:tc>
          <w:tcPr>
            <w:tcW w:w="1134" w:type="dxa"/>
          </w:tcPr>
          <w:p w:rsidR="005916D6" w:rsidRPr="00EC7C5E" w:rsidRDefault="005916D6" w:rsidP="00867741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900,0</w:t>
            </w:r>
          </w:p>
        </w:tc>
        <w:tc>
          <w:tcPr>
            <w:tcW w:w="1003" w:type="dxa"/>
            <w:gridSpan w:val="2"/>
          </w:tcPr>
          <w:p w:rsidR="005916D6" w:rsidRPr="00EC7C5E" w:rsidRDefault="005916D6" w:rsidP="00867741">
            <w:pPr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1400,0</w:t>
            </w:r>
          </w:p>
        </w:tc>
        <w:tc>
          <w:tcPr>
            <w:tcW w:w="3060" w:type="dxa"/>
          </w:tcPr>
          <w:p w:rsidR="005916D6" w:rsidRPr="00F16D8D" w:rsidRDefault="005916D6" w:rsidP="00867741">
            <w:pPr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Уменьшение предела распр</w:t>
            </w:r>
            <w:r w:rsidRPr="00F16D8D">
              <w:rPr>
                <w:sz w:val="20"/>
                <w:szCs w:val="20"/>
              </w:rPr>
              <w:t>о</w:t>
            </w:r>
            <w:r w:rsidRPr="00F16D8D">
              <w:rPr>
                <w:sz w:val="20"/>
                <w:szCs w:val="20"/>
              </w:rPr>
              <w:t>странения огня по строительным конструкциям в случае пожара.</w:t>
            </w:r>
          </w:p>
        </w:tc>
      </w:tr>
      <w:tr w:rsidR="005916D6" w:rsidRPr="00F16D8D" w:rsidTr="00F16D8D">
        <w:tc>
          <w:tcPr>
            <w:tcW w:w="2808" w:type="dxa"/>
          </w:tcPr>
          <w:p w:rsidR="005916D6" w:rsidRPr="00A43544" w:rsidRDefault="005916D6" w:rsidP="005908C6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20. Испытание наружных п</w:t>
            </w:r>
            <w:r w:rsidRPr="00A43544">
              <w:rPr>
                <w:sz w:val="20"/>
                <w:szCs w:val="20"/>
              </w:rPr>
              <w:t>о</w:t>
            </w:r>
            <w:r w:rsidRPr="00A43544">
              <w:rPr>
                <w:sz w:val="20"/>
                <w:szCs w:val="20"/>
              </w:rPr>
              <w:t>жарных лестниц и леерных ограждений</w:t>
            </w:r>
          </w:p>
        </w:tc>
        <w:tc>
          <w:tcPr>
            <w:tcW w:w="1620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муниципальные </w:t>
            </w:r>
          </w:p>
          <w:p w:rsidR="005916D6" w:rsidRPr="00A43544" w:rsidRDefault="005916D6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учреждения</w:t>
            </w:r>
          </w:p>
          <w:p w:rsidR="005916D6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МО «Котлас»</w:t>
            </w:r>
          </w:p>
          <w:p w:rsidR="005916D6" w:rsidRDefault="005916D6" w:rsidP="00F16D8D">
            <w:pPr>
              <w:jc w:val="center"/>
              <w:rPr>
                <w:sz w:val="20"/>
                <w:szCs w:val="20"/>
              </w:rPr>
            </w:pPr>
          </w:p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102,0</w:t>
            </w:r>
          </w:p>
        </w:tc>
        <w:tc>
          <w:tcPr>
            <w:tcW w:w="993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42,0</w:t>
            </w:r>
          </w:p>
        </w:tc>
        <w:tc>
          <w:tcPr>
            <w:tcW w:w="992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003" w:type="dxa"/>
            <w:gridSpan w:val="2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60,0</w:t>
            </w:r>
          </w:p>
        </w:tc>
        <w:tc>
          <w:tcPr>
            <w:tcW w:w="3060" w:type="dxa"/>
          </w:tcPr>
          <w:p w:rsidR="005916D6" w:rsidRPr="00F16D8D" w:rsidRDefault="005916D6" w:rsidP="00650693">
            <w:pPr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Приведение зданий и сооруж</w:t>
            </w:r>
            <w:r w:rsidRPr="00F16D8D">
              <w:rPr>
                <w:sz w:val="20"/>
                <w:szCs w:val="20"/>
              </w:rPr>
              <w:t>е</w:t>
            </w:r>
            <w:r w:rsidRPr="00F16D8D">
              <w:rPr>
                <w:sz w:val="20"/>
                <w:szCs w:val="20"/>
              </w:rPr>
              <w:t>ний в соответствии с нормами и правилами пожарной безопасн</w:t>
            </w:r>
            <w:r w:rsidRPr="00F16D8D">
              <w:rPr>
                <w:sz w:val="20"/>
                <w:szCs w:val="20"/>
              </w:rPr>
              <w:t>о</w:t>
            </w:r>
            <w:r w:rsidRPr="00F16D8D">
              <w:rPr>
                <w:sz w:val="20"/>
                <w:szCs w:val="20"/>
              </w:rPr>
              <w:t>сти.</w:t>
            </w:r>
          </w:p>
        </w:tc>
      </w:tr>
      <w:tr w:rsidR="005916D6" w:rsidRPr="00F16D8D" w:rsidTr="00F16D8D">
        <w:tc>
          <w:tcPr>
            <w:tcW w:w="2808" w:type="dxa"/>
          </w:tcPr>
          <w:p w:rsidR="005916D6" w:rsidRPr="00A43544" w:rsidRDefault="005916D6" w:rsidP="005908C6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21. Монтаж молниезащиты</w:t>
            </w:r>
          </w:p>
        </w:tc>
        <w:tc>
          <w:tcPr>
            <w:tcW w:w="1620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муниципальные </w:t>
            </w:r>
          </w:p>
          <w:p w:rsidR="005916D6" w:rsidRPr="00A43544" w:rsidRDefault="005916D6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учреждения</w:t>
            </w:r>
          </w:p>
          <w:p w:rsidR="005916D6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МО «Котлас»</w:t>
            </w:r>
          </w:p>
          <w:p w:rsidR="005916D6" w:rsidRDefault="005916D6" w:rsidP="00F16D8D">
            <w:pPr>
              <w:jc w:val="center"/>
              <w:rPr>
                <w:sz w:val="20"/>
                <w:szCs w:val="20"/>
              </w:rPr>
            </w:pPr>
          </w:p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273,5</w:t>
            </w:r>
          </w:p>
        </w:tc>
        <w:tc>
          <w:tcPr>
            <w:tcW w:w="993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273,5</w:t>
            </w:r>
          </w:p>
        </w:tc>
        <w:tc>
          <w:tcPr>
            <w:tcW w:w="1134" w:type="dxa"/>
            <w:gridSpan w:val="2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003" w:type="dxa"/>
            <w:gridSpan w:val="2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3060" w:type="dxa"/>
          </w:tcPr>
          <w:p w:rsidR="005916D6" w:rsidRPr="00F16D8D" w:rsidRDefault="005916D6" w:rsidP="00DD6EE9">
            <w:pPr>
              <w:rPr>
                <w:b/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Снижение риска ущерба от уд</w:t>
            </w:r>
            <w:r w:rsidRPr="00F16D8D">
              <w:rPr>
                <w:sz w:val="20"/>
                <w:szCs w:val="20"/>
              </w:rPr>
              <w:t>а</w:t>
            </w:r>
            <w:r w:rsidRPr="00F16D8D">
              <w:rPr>
                <w:sz w:val="20"/>
                <w:szCs w:val="20"/>
              </w:rPr>
              <w:t>ра молнии.</w:t>
            </w:r>
          </w:p>
          <w:p w:rsidR="005916D6" w:rsidRPr="00F16D8D" w:rsidRDefault="005916D6" w:rsidP="00F16D8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916D6" w:rsidRPr="00F16D8D" w:rsidTr="001667DA">
        <w:trPr>
          <w:trHeight w:val="900"/>
        </w:trPr>
        <w:tc>
          <w:tcPr>
            <w:tcW w:w="2808" w:type="dxa"/>
          </w:tcPr>
          <w:p w:rsidR="005916D6" w:rsidRPr="00A43544" w:rsidRDefault="005916D6" w:rsidP="005908C6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22.Установка аварийного о</w:t>
            </w:r>
            <w:r w:rsidRPr="00A43544">
              <w:rPr>
                <w:sz w:val="20"/>
                <w:szCs w:val="20"/>
              </w:rPr>
              <w:t>с</w:t>
            </w:r>
            <w:r w:rsidRPr="00A43544">
              <w:rPr>
                <w:sz w:val="20"/>
                <w:szCs w:val="20"/>
              </w:rPr>
              <w:t>вещения</w:t>
            </w:r>
          </w:p>
        </w:tc>
        <w:tc>
          <w:tcPr>
            <w:tcW w:w="1620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муниципальные </w:t>
            </w:r>
          </w:p>
          <w:p w:rsidR="005916D6" w:rsidRPr="00A43544" w:rsidRDefault="005916D6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учреждения</w:t>
            </w:r>
          </w:p>
          <w:p w:rsidR="005916D6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МО «Котлас»</w:t>
            </w:r>
          </w:p>
          <w:p w:rsidR="005916D6" w:rsidRDefault="005916D6" w:rsidP="00F16D8D">
            <w:pPr>
              <w:jc w:val="center"/>
              <w:rPr>
                <w:sz w:val="20"/>
                <w:szCs w:val="20"/>
              </w:rPr>
            </w:pPr>
          </w:p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916D6" w:rsidRPr="00A43544" w:rsidRDefault="005916D6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127,0</w:t>
            </w:r>
          </w:p>
        </w:tc>
        <w:tc>
          <w:tcPr>
            <w:tcW w:w="993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127,0</w:t>
            </w:r>
          </w:p>
        </w:tc>
        <w:tc>
          <w:tcPr>
            <w:tcW w:w="992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003" w:type="dxa"/>
            <w:gridSpan w:val="2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3060" w:type="dxa"/>
          </w:tcPr>
          <w:p w:rsidR="005916D6" w:rsidRPr="00F16D8D" w:rsidRDefault="005916D6" w:rsidP="00DD6E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безопасной эваку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 людей из зданий при пож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ре, вследствие чего предотвр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щение человеческих жертв.</w:t>
            </w:r>
          </w:p>
        </w:tc>
      </w:tr>
      <w:tr w:rsidR="005916D6" w:rsidRPr="00F16D8D" w:rsidTr="00EC7C5E">
        <w:trPr>
          <w:trHeight w:val="349"/>
        </w:trPr>
        <w:tc>
          <w:tcPr>
            <w:tcW w:w="2808" w:type="dxa"/>
            <w:vMerge w:val="restart"/>
          </w:tcPr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Наименование</w:t>
            </w:r>
          </w:p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мероприятия</w:t>
            </w:r>
          </w:p>
        </w:tc>
        <w:tc>
          <w:tcPr>
            <w:tcW w:w="1620" w:type="dxa"/>
            <w:vMerge w:val="restart"/>
          </w:tcPr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исполнитель/ соисполнители</w:t>
            </w:r>
          </w:p>
        </w:tc>
        <w:tc>
          <w:tcPr>
            <w:tcW w:w="1440" w:type="dxa"/>
            <w:vMerge w:val="restart"/>
          </w:tcPr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Источники</w:t>
            </w:r>
          </w:p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финансир</w:t>
            </w:r>
            <w:r w:rsidRPr="00F16D8D">
              <w:rPr>
                <w:sz w:val="20"/>
                <w:szCs w:val="20"/>
              </w:rPr>
              <w:t>о</w:t>
            </w:r>
            <w:r w:rsidRPr="00F16D8D">
              <w:rPr>
                <w:sz w:val="20"/>
                <w:szCs w:val="20"/>
              </w:rPr>
              <w:t>вания</w:t>
            </w:r>
          </w:p>
        </w:tc>
        <w:tc>
          <w:tcPr>
            <w:tcW w:w="6300" w:type="dxa"/>
            <w:gridSpan w:val="8"/>
          </w:tcPr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Объемы финансирования</w:t>
            </w:r>
            <w:r>
              <w:rPr>
                <w:sz w:val="20"/>
                <w:szCs w:val="20"/>
              </w:rPr>
              <w:t xml:space="preserve">, </w:t>
            </w:r>
            <w:r w:rsidRPr="00F16D8D">
              <w:rPr>
                <w:sz w:val="20"/>
                <w:szCs w:val="20"/>
              </w:rPr>
              <w:t>(тыс.руб.)</w:t>
            </w:r>
          </w:p>
        </w:tc>
        <w:tc>
          <w:tcPr>
            <w:tcW w:w="3060" w:type="dxa"/>
            <w:vMerge w:val="restart"/>
          </w:tcPr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Ожидаемые результаты реализ</w:t>
            </w:r>
            <w:r w:rsidRPr="00F16D8D">
              <w:rPr>
                <w:sz w:val="20"/>
                <w:szCs w:val="20"/>
              </w:rPr>
              <w:t>а</w:t>
            </w:r>
            <w:r w:rsidRPr="00F16D8D">
              <w:rPr>
                <w:sz w:val="20"/>
                <w:szCs w:val="20"/>
              </w:rPr>
              <w:t>ции мероприятия</w:t>
            </w:r>
          </w:p>
        </w:tc>
      </w:tr>
      <w:tr w:rsidR="005916D6" w:rsidRPr="00F16D8D" w:rsidTr="00EC7C5E">
        <w:trPr>
          <w:trHeight w:val="358"/>
        </w:trPr>
        <w:tc>
          <w:tcPr>
            <w:tcW w:w="2808" w:type="dxa"/>
            <w:vMerge/>
          </w:tcPr>
          <w:p w:rsidR="005916D6" w:rsidRPr="00A43544" w:rsidRDefault="005916D6" w:rsidP="00AD6CDF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</w:tcPr>
          <w:p w:rsidR="005916D6" w:rsidRPr="00F16D8D" w:rsidRDefault="005916D6" w:rsidP="008217EB">
            <w:pPr>
              <w:jc w:val="both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Всего</w:t>
            </w:r>
          </w:p>
          <w:p w:rsidR="005916D6" w:rsidRPr="00F16D8D" w:rsidRDefault="005916D6" w:rsidP="008217E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2014</w:t>
            </w:r>
          </w:p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992" w:type="dxa"/>
          </w:tcPr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2015</w:t>
            </w:r>
          </w:p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1134" w:type="dxa"/>
            <w:gridSpan w:val="2"/>
          </w:tcPr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2016</w:t>
            </w:r>
          </w:p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2017</w:t>
            </w:r>
          </w:p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1003" w:type="dxa"/>
            <w:gridSpan w:val="2"/>
            <w:vAlign w:val="center"/>
          </w:tcPr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2018</w:t>
            </w:r>
          </w:p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3060" w:type="dxa"/>
            <w:vMerge/>
          </w:tcPr>
          <w:p w:rsidR="005916D6" w:rsidRPr="00F16D8D" w:rsidRDefault="005916D6" w:rsidP="00AD6CDF">
            <w:pPr>
              <w:rPr>
                <w:sz w:val="20"/>
                <w:szCs w:val="20"/>
              </w:rPr>
            </w:pPr>
          </w:p>
        </w:tc>
      </w:tr>
      <w:tr w:rsidR="005916D6" w:rsidRPr="00F16D8D" w:rsidTr="00B26E23">
        <w:trPr>
          <w:trHeight w:val="1140"/>
        </w:trPr>
        <w:tc>
          <w:tcPr>
            <w:tcW w:w="2808" w:type="dxa"/>
          </w:tcPr>
          <w:p w:rsidR="005916D6" w:rsidRPr="00A43544" w:rsidRDefault="005916D6" w:rsidP="00AD6CDF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23. Приведение путей эваку</w:t>
            </w:r>
            <w:r w:rsidRPr="00A43544">
              <w:rPr>
                <w:sz w:val="20"/>
                <w:szCs w:val="20"/>
              </w:rPr>
              <w:t>а</w:t>
            </w:r>
            <w:r w:rsidRPr="00A43544">
              <w:rPr>
                <w:sz w:val="20"/>
                <w:szCs w:val="20"/>
              </w:rPr>
              <w:t>ции в соответствие с требов</w:t>
            </w:r>
            <w:r w:rsidRPr="00A43544">
              <w:rPr>
                <w:sz w:val="20"/>
                <w:szCs w:val="20"/>
              </w:rPr>
              <w:t>а</w:t>
            </w:r>
            <w:r w:rsidRPr="00A43544">
              <w:rPr>
                <w:sz w:val="20"/>
                <w:szCs w:val="20"/>
              </w:rPr>
              <w:t>ния пожарной безопасности</w:t>
            </w:r>
          </w:p>
        </w:tc>
        <w:tc>
          <w:tcPr>
            <w:tcW w:w="1620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муниципальные </w:t>
            </w:r>
          </w:p>
          <w:p w:rsidR="005916D6" w:rsidRPr="00A43544" w:rsidRDefault="005916D6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учреждения</w:t>
            </w:r>
          </w:p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МО «Котлас»</w:t>
            </w:r>
          </w:p>
        </w:tc>
        <w:tc>
          <w:tcPr>
            <w:tcW w:w="1440" w:type="dxa"/>
          </w:tcPr>
          <w:p w:rsidR="005916D6" w:rsidRPr="00A43544" w:rsidRDefault="005916D6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180,3</w:t>
            </w:r>
          </w:p>
        </w:tc>
        <w:tc>
          <w:tcPr>
            <w:tcW w:w="993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97,8</w:t>
            </w:r>
          </w:p>
        </w:tc>
        <w:tc>
          <w:tcPr>
            <w:tcW w:w="992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82,5</w:t>
            </w:r>
          </w:p>
        </w:tc>
        <w:tc>
          <w:tcPr>
            <w:tcW w:w="1134" w:type="dxa"/>
            <w:gridSpan w:val="2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003" w:type="dxa"/>
            <w:gridSpan w:val="2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3060" w:type="dxa"/>
          </w:tcPr>
          <w:p w:rsidR="005916D6" w:rsidRDefault="005916D6" w:rsidP="00AD6CDF">
            <w:pPr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Соответствие путей эвакуации в учреждениях образования, кул</w:t>
            </w:r>
            <w:r w:rsidRPr="00F16D8D">
              <w:rPr>
                <w:sz w:val="20"/>
                <w:szCs w:val="20"/>
              </w:rPr>
              <w:t>ь</w:t>
            </w:r>
            <w:r w:rsidRPr="00F16D8D">
              <w:rPr>
                <w:sz w:val="20"/>
                <w:szCs w:val="20"/>
              </w:rPr>
              <w:t>туры и молодежной политики требованиям пожарной безопа</w:t>
            </w:r>
            <w:r w:rsidRPr="00F16D8D">
              <w:rPr>
                <w:sz w:val="20"/>
                <w:szCs w:val="20"/>
              </w:rPr>
              <w:t>с</w:t>
            </w:r>
            <w:r w:rsidRPr="00F16D8D">
              <w:rPr>
                <w:sz w:val="20"/>
                <w:szCs w:val="20"/>
              </w:rPr>
              <w:t>ности.</w:t>
            </w:r>
          </w:p>
          <w:p w:rsidR="005916D6" w:rsidRPr="00F16D8D" w:rsidRDefault="005916D6" w:rsidP="00AD6CDF">
            <w:pPr>
              <w:rPr>
                <w:sz w:val="20"/>
                <w:szCs w:val="20"/>
              </w:rPr>
            </w:pPr>
          </w:p>
        </w:tc>
      </w:tr>
      <w:tr w:rsidR="005916D6" w:rsidRPr="00F16D8D" w:rsidTr="00CF0451">
        <w:trPr>
          <w:trHeight w:val="1000"/>
        </w:trPr>
        <w:tc>
          <w:tcPr>
            <w:tcW w:w="2808" w:type="dxa"/>
          </w:tcPr>
          <w:p w:rsidR="005916D6" w:rsidRPr="00A43544" w:rsidRDefault="005916D6" w:rsidP="00867741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24.Установка и обслуживание программно</w:t>
            </w:r>
            <w:r>
              <w:rPr>
                <w:sz w:val="20"/>
                <w:szCs w:val="20"/>
              </w:rPr>
              <w:t>-</w:t>
            </w:r>
            <w:r w:rsidRPr="00A43544">
              <w:rPr>
                <w:sz w:val="20"/>
                <w:szCs w:val="20"/>
              </w:rPr>
              <w:t xml:space="preserve">аппаратного </w:t>
            </w:r>
            <w:r>
              <w:rPr>
                <w:sz w:val="20"/>
                <w:szCs w:val="20"/>
              </w:rPr>
              <w:t>ко</w:t>
            </w:r>
            <w:r w:rsidRPr="00A43544">
              <w:rPr>
                <w:sz w:val="20"/>
                <w:szCs w:val="20"/>
              </w:rPr>
              <w:t>мплекса «Стрелец-мониторинг»</w:t>
            </w:r>
          </w:p>
        </w:tc>
        <w:tc>
          <w:tcPr>
            <w:tcW w:w="1620" w:type="dxa"/>
          </w:tcPr>
          <w:p w:rsidR="005916D6" w:rsidRPr="00A43544" w:rsidRDefault="005916D6" w:rsidP="005039A6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муниципальные учреждения</w:t>
            </w:r>
            <w:r w:rsidRPr="00A43544">
              <w:rPr>
                <w:sz w:val="20"/>
                <w:szCs w:val="20"/>
                <w:lang w:val="en-US"/>
              </w:rPr>
              <w:t xml:space="preserve"> </w:t>
            </w:r>
            <w:r w:rsidRPr="00A43544">
              <w:rPr>
                <w:sz w:val="20"/>
                <w:szCs w:val="20"/>
              </w:rPr>
              <w:t>МО «Котлас</w:t>
            </w:r>
          </w:p>
        </w:tc>
        <w:tc>
          <w:tcPr>
            <w:tcW w:w="1440" w:type="dxa"/>
          </w:tcPr>
          <w:p w:rsidR="005916D6" w:rsidRPr="00A43544" w:rsidRDefault="005916D6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5916D6" w:rsidRPr="00A43544" w:rsidRDefault="005916D6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749,1</w:t>
            </w:r>
          </w:p>
        </w:tc>
        <w:tc>
          <w:tcPr>
            <w:tcW w:w="993" w:type="dxa"/>
          </w:tcPr>
          <w:p w:rsidR="005916D6" w:rsidRPr="00A43544" w:rsidRDefault="005916D6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5916D6" w:rsidRPr="00A43544" w:rsidRDefault="005916D6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186,0</w:t>
            </w:r>
          </w:p>
        </w:tc>
        <w:tc>
          <w:tcPr>
            <w:tcW w:w="1134" w:type="dxa"/>
            <w:gridSpan w:val="2"/>
          </w:tcPr>
          <w:p w:rsidR="005916D6" w:rsidRPr="00A43544" w:rsidRDefault="005916D6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186,0</w:t>
            </w:r>
          </w:p>
        </w:tc>
        <w:tc>
          <w:tcPr>
            <w:tcW w:w="1134" w:type="dxa"/>
          </w:tcPr>
          <w:p w:rsidR="005916D6" w:rsidRPr="00A43544" w:rsidRDefault="005916D6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377,1</w:t>
            </w:r>
          </w:p>
        </w:tc>
        <w:tc>
          <w:tcPr>
            <w:tcW w:w="1003" w:type="dxa"/>
            <w:gridSpan w:val="2"/>
          </w:tcPr>
          <w:p w:rsidR="005916D6" w:rsidRPr="00A43544" w:rsidRDefault="005916D6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3060" w:type="dxa"/>
          </w:tcPr>
          <w:p w:rsidR="005916D6" w:rsidRPr="00A43544" w:rsidRDefault="005916D6" w:rsidP="001549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Оперативное реагирование в ситуациях, связанных с пожар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ми. </w:t>
            </w:r>
          </w:p>
        </w:tc>
      </w:tr>
      <w:tr w:rsidR="005916D6" w:rsidRPr="00F16D8D" w:rsidTr="006E6678">
        <w:trPr>
          <w:trHeight w:val="692"/>
        </w:trPr>
        <w:tc>
          <w:tcPr>
            <w:tcW w:w="2808" w:type="dxa"/>
          </w:tcPr>
          <w:p w:rsidR="005916D6" w:rsidRPr="005039A6" w:rsidRDefault="005916D6" w:rsidP="0086774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Итого по </w:t>
            </w:r>
            <w:r>
              <w:rPr>
                <w:b/>
                <w:sz w:val="20"/>
                <w:szCs w:val="20"/>
                <w:lang w:val="en-US"/>
              </w:rPr>
              <w:t>II</w:t>
            </w:r>
            <w:r>
              <w:rPr>
                <w:b/>
                <w:sz w:val="20"/>
                <w:szCs w:val="20"/>
              </w:rPr>
              <w:t xml:space="preserve"> разделу</w:t>
            </w:r>
          </w:p>
        </w:tc>
        <w:tc>
          <w:tcPr>
            <w:tcW w:w="1620" w:type="dxa"/>
          </w:tcPr>
          <w:p w:rsidR="005916D6" w:rsidRPr="00F16D8D" w:rsidRDefault="005916D6" w:rsidP="008677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5916D6" w:rsidRPr="00F16D8D" w:rsidRDefault="005916D6" w:rsidP="000C024E">
            <w:pPr>
              <w:tabs>
                <w:tab w:val="left" w:pos="165"/>
              </w:tabs>
              <w:jc w:val="center"/>
              <w:rPr>
                <w:b/>
                <w:sz w:val="20"/>
                <w:szCs w:val="20"/>
              </w:rPr>
            </w:pPr>
            <w:r w:rsidRPr="00F16D8D">
              <w:rPr>
                <w:b/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5916D6" w:rsidRDefault="005916D6" w:rsidP="000C02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9817,9</w:t>
            </w:r>
          </w:p>
        </w:tc>
        <w:tc>
          <w:tcPr>
            <w:tcW w:w="993" w:type="dxa"/>
          </w:tcPr>
          <w:p w:rsidR="005916D6" w:rsidRPr="00F16D8D" w:rsidRDefault="005916D6" w:rsidP="000C02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1970,8</w:t>
            </w:r>
          </w:p>
        </w:tc>
        <w:tc>
          <w:tcPr>
            <w:tcW w:w="992" w:type="dxa"/>
          </w:tcPr>
          <w:p w:rsidR="005916D6" w:rsidRDefault="005916D6" w:rsidP="000C02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2474,0</w:t>
            </w:r>
          </w:p>
        </w:tc>
        <w:tc>
          <w:tcPr>
            <w:tcW w:w="1134" w:type="dxa"/>
            <w:gridSpan w:val="2"/>
          </w:tcPr>
          <w:p w:rsidR="005916D6" w:rsidRDefault="005916D6" w:rsidP="000C02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1336,0</w:t>
            </w:r>
          </w:p>
        </w:tc>
        <w:tc>
          <w:tcPr>
            <w:tcW w:w="1134" w:type="dxa"/>
          </w:tcPr>
          <w:p w:rsidR="005916D6" w:rsidRDefault="005916D6" w:rsidP="000C02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1927,1</w:t>
            </w:r>
          </w:p>
        </w:tc>
        <w:tc>
          <w:tcPr>
            <w:tcW w:w="1003" w:type="dxa"/>
            <w:gridSpan w:val="2"/>
          </w:tcPr>
          <w:p w:rsidR="005916D6" w:rsidRPr="00784D3F" w:rsidRDefault="005916D6" w:rsidP="000C02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2110,0</w:t>
            </w:r>
          </w:p>
        </w:tc>
        <w:tc>
          <w:tcPr>
            <w:tcW w:w="3060" w:type="dxa"/>
          </w:tcPr>
          <w:p w:rsidR="005916D6" w:rsidRPr="00F16D8D" w:rsidRDefault="005916D6" w:rsidP="00867741">
            <w:pPr>
              <w:jc w:val="center"/>
              <w:rPr>
                <w:sz w:val="20"/>
                <w:szCs w:val="20"/>
              </w:rPr>
            </w:pPr>
          </w:p>
        </w:tc>
      </w:tr>
      <w:tr w:rsidR="005916D6" w:rsidRPr="00F16D8D" w:rsidTr="00867741">
        <w:tc>
          <w:tcPr>
            <w:tcW w:w="15228" w:type="dxa"/>
            <w:gridSpan w:val="12"/>
          </w:tcPr>
          <w:p w:rsidR="005916D6" w:rsidRPr="00867741" w:rsidRDefault="005916D6" w:rsidP="002103BD">
            <w:pPr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  <w:r w:rsidRPr="00867741">
              <w:rPr>
                <w:b/>
              </w:rPr>
              <w:t>Безопасность на водных объектах</w:t>
            </w:r>
            <w:r>
              <w:rPr>
                <w:b/>
              </w:rPr>
              <w:t xml:space="preserve"> МО «Котлас»</w:t>
            </w:r>
          </w:p>
        </w:tc>
      </w:tr>
      <w:tr w:rsidR="005916D6" w:rsidRPr="00F16D8D" w:rsidTr="00F16D8D">
        <w:tc>
          <w:tcPr>
            <w:tcW w:w="2808" w:type="dxa"/>
          </w:tcPr>
          <w:p w:rsidR="005916D6" w:rsidRPr="00A43544" w:rsidRDefault="005916D6" w:rsidP="005039A6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25. Обеспечение безопасн</w:t>
            </w:r>
            <w:r w:rsidRPr="00A43544">
              <w:rPr>
                <w:sz w:val="20"/>
                <w:szCs w:val="20"/>
              </w:rPr>
              <w:t>о</w:t>
            </w:r>
            <w:r w:rsidRPr="00A43544">
              <w:rPr>
                <w:sz w:val="20"/>
                <w:szCs w:val="20"/>
              </w:rPr>
              <w:t>сти людей на водных объе</w:t>
            </w:r>
            <w:r w:rsidRPr="00A43544">
              <w:rPr>
                <w:sz w:val="20"/>
                <w:szCs w:val="20"/>
              </w:rPr>
              <w:t>к</w:t>
            </w:r>
            <w:r w:rsidRPr="00A43544">
              <w:rPr>
                <w:sz w:val="20"/>
                <w:szCs w:val="20"/>
              </w:rPr>
              <w:t>тах МО «Котлас»</w:t>
            </w:r>
          </w:p>
        </w:tc>
        <w:tc>
          <w:tcPr>
            <w:tcW w:w="1620" w:type="dxa"/>
          </w:tcPr>
          <w:p w:rsidR="005916D6" w:rsidRPr="00A43544" w:rsidRDefault="005916D6" w:rsidP="00EC7C5E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Комитет </w:t>
            </w:r>
          </w:p>
          <w:p w:rsidR="005916D6" w:rsidRPr="00A43544" w:rsidRDefault="005916D6" w:rsidP="00EC7C5E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гражданской защиты </w:t>
            </w:r>
            <w:r>
              <w:rPr>
                <w:sz w:val="20"/>
                <w:szCs w:val="20"/>
              </w:rPr>
              <w:t>и моб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лизационной работы </w:t>
            </w:r>
            <w:r w:rsidRPr="00A43544">
              <w:rPr>
                <w:sz w:val="20"/>
                <w:szCs w:val="20"/>
              </w:rPr>
              <w:t>админ</w:t>
            </w:r>
            <w:r w:rsidRPr="00A43544">
              <w:rPr>
                <w:sz w:val="20"/>
                <w:szCs w:val="20"/>
              </w:rPr>
              <w:t>и</w:t>
            </w:r>
            <w:r w:rsidRPr="00A43544">
              <w:rPr>
                <w:sz w:val="20"/>
                <w:szCs w:val="20"/>
              </w:rPr>
              <w:t>страции МО «Котлас»</w:t>
            </w:r>
          </w:p>
        </w:tc>
        <w:tc>
          <w:tcPr>
            <w:tcW w:w="1440" w:type="dxa"/>
          </w:tcPr>
          <w:p w:rsidR="005916D6" w:rsidRPr="00A43544" w:rsidRDefault="005916D6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5916D6" w:rsidRPr="00A43544" w:rsidRDefault="005916D6" w:rsidP="005039A6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1290,0</w:t>
            </w:r>
          </w:p>
        </w:tc>
        <w:tc>
          <w:tcPr>
            <w:tcW w:w="993" w:type="dxa"/>
          </w:tcPr>
          <w:p w:rsidR="005916D6" w:rsidRPr="00A43544" w:rsidRDefault="005916D6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120,0</w:t>
            </w:r>
          </w:p>
        </w:tc>
        <w:tc>
          <w:tcPr>
            <w:tcW w:w="992" w:type="dxa"/>
          </w:tcPr>
          <w:p w:rsidR="005916D6" w:rsidRPr="00A43544" w:rsidRDefault="005916D6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120,0</w:t>
            </w:r>
          </w:p>
        </w:tc>
        <w:tc>
          <w:tcPr>
            <w:tcW w:w="1134" w:type="dxa"/>
            <w:gridSpan w:val="2"/>
          </w:tcPr>
          <w:p w:rsidR="005916D6" w:rsidRPr="00A43544" w:rsidRDefault="005916D6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150,0</w:t>
            </w:r>
          </w:p>
        </w:tc>
        <w:tc>
          <w:tcPr>
            <w:tcW w:w="1134" w:type="dxa"/>
          </w:tcPr>
          <w:p w:rsidR="005916D6" w:rsidRPr="00A43544" w:rsidRDefault="005916D6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450,0</w:t>
            </w:r>
          </w:p>
        </w:tc>
        <w:tc>
          <w:tcPr>
            <w:tcW w:w="1003" w:type="dxa"/>
            <w:gridSpan w:val="2"/>
          </w:tcPr>
          <w:p w:rsidR="005916D6" w:rsidRPr="00A43544" w:rsidRDefault="005916D6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450,0</w:t>
            </w:r>
          </w:p>
        </w:tc>
        <w:tc>
          <w:tcPr>
            <w:tcW w:w="3060" w:type="dxa"/>
          </w:tcPr>
          <w:p w:rsidR="005916D6" w:rsidRPr="00A43544" w:rsidRDefault="005916D6" w:rsidP="00825A02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Снижение гибели и травматизма людей на водоёмах МО «Ко</w:t>
            </w:r>
            <w:r w:rsidRPr="00A43544">
              <w:rPr>
                <w:sz w:val="20"/>
                <w:szCs w:val="20"/>
              </w:rPr>
              <w:t>т</w:t>
            </w:r>
            <w:r w:rsidRPr="00A43544">
              <w:rPr>
                <w:sz w:val="20"/>
                <w:szCs w:val="20"/>
              </w:rPr>
              <w:t>лас».</w:t>
            </w:r>
          </w:p>
        </w:tc>
      </w:tr>
      <w:tr w:rsidR="005916D6" w:rsidRPr="00F16D8D" w:rsidTr="00F16D8D">
        <w:tc>
          <w:tcPr>
            <w:tcW w:w="2808" w:type="dxa"/>
          </w:tcPr>
          <w:p w:rsidR="005916D6" w:rsidRDefault="005916D6" w:rsidP="0086774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Итого по </w:t>
            </w:r>
            <w:r>
              <w:rPr>
                <w:b/>
                <w:sz w:val="20"/>
                <w:szCs w:val="20"/>
                <w:lang w:val="en-US"/>
              </w:rPr>
              <w:t xml:space="preserve">III </w:t>
            </w:r>
            <w:r>
              <w:rPr>
                <w:b/>
                <w:sz w:val="20"/>
                <w:szCs w:val="20"/>
              </w:rPr>
              <w:t>разделу</w:t>
            </w:r>
          </w:p>
          <w:p w:rsidR="005916D6" w:rsidRPr="005039A6" w:rsidRDefault="005916D6" w:rsidP="00867741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</w:tcPr>
          <w:p w:rsidR="005916D6" w:rsidRPr="00F16D8D" w:rsidRDefault="005916D6" w:rsidP="008677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5916D6" w:rsidRDefault="005916D6" w:rsidP="000C024E">
            <w:pPr>
              <w:jc w:val="center"/>
              <w:rPr>
                <w:b/>
                <w:sz w:val="20"/>
                <w:szCs w:val="20"/>
              </w:rPr>
            </w:pPr>
            <w:r w:rsidRPr="00F16D8D">
              <w:rPr>
                <w:b/>
                <w:sz w:val="20"/>
                <w:szCs w:val="20"/>
              </w:rPr>
              <w:t>Бюджет МО «Котлас»</w:t>
            </w:r>
          </w:p>
          <w:p w:rsidR="005916D6" w:rsidRPr="00F16D8D" w:rsidRDefault="005916D6" w:rsidP="000C024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4" w:type="dxa"/>
          </w:tcPr>
          <w:p w:rsidR="005916D6" w:rsidRPr="00F16D8D" w:rsidRDefault="005916D6" w:rsidP="005039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129</w:t>
            </w:r>
            <w:r w:rsidRPr="00F16D8D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:rsidR="005916D6" w:rsidRPr="00F16D8D" w:rsidRDefault="005916D6" w:rsidP="005039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Pr="00F16D8D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5916D6" w:rsidRPr="00F16D8D" w:rsidRDefault="005916D6" w:rsidP="005039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Pr="00F16D8D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</w:tcPr>
          <w:p w:rsidR="005916D6" w:rsidRPr="00F16D8D" w:rsidRDefault="005916D6" w:rsidP="005039A6">
            <w:pPr>
              <w:jc w:val="center"/>
              <w:rPr>
                <w:b/>
                <w:sz w:val="20"/>
                <w:szCs w:val="20"/>
              </w:rPr>
            </w:pPr>
            <w:r w:rsidRPr="00F16D8D">
              <w:rPr>
                <w:b/>
                <w:sz w:val="20"/>
                <w:szCs w:val="20"/>
              </w:rPr>
              <w:t>150,0</w:t>
            </w:r>
          </w:p>
        </w:tc>
        <w:tc>
          <w:tcPr>
            <w:tcW w:w="1134" w:type="dxa"/>
          </w:tcPr>
          <w:p w:rsidR="005916D6" w:rsidRPr="00F16D8D" w:rsidRDefault="005916D6" w:rsidP="005039A6">
            <w:pPr>
              <w:jc w:val="center"/>
              <w:rPr>
                <w:b/>
                <w:sz w:val="20"/>
                <w:szCs w:val="20"/>
              </w:rPr>
            </w:pPr>
            <w:r w:rsidRPr="00F16D8D">
              <w:rPr>
                <w:b/>
                <w:sz w:val="20"/>
                <w:szCs w:val="20"/>
              </w:rPr>
              <w:t>450,0</w:t>
            </w:r>
          </w:p>
        </w:tc>
        <w:tc>
          <w:tcPr>
            <w:tcW w:w="1003" w:type="dxa"/>
            <w:gridSpan w:val="2"/>
          </w:tcPr>
          <w:p w:rsidR="005916D6" w:rsidRPr="00F16D8D" w:rsidRDefault="005916D6" w:rsidP="005039A6">
            <w:pPr>
              <w:jc w:val="center"/>
              <w:rPr>
                <w:sz w:val="20"/>
                <w:szCs w:val="20"/>
              </w:rPr>
            </w:pPr>
            <w:r w:rsidRPr="00F16D8D">
              <w:rPr>
                <w:b/>
                <w:sz w:val="20"/>
                <w:szCs w:val="20"/>
              </w:rPr>
              <w:t>450,0</w:t>
            </w:r>
          </w:p>
        </w:tc>
        <w:tc>
          <w:tcPr>
            <w:tcW w:w="3060" w:type="dxa"/>
          </w:tcPr>
          <w:p w:rsidR="005916D6" w:rsidRPr="00F16D8D" w:rsidRDefault="005916D6" w:rsidP="00867741">
            <w:pPr>
              <w:rPr>
                <w:sz w:val="20"/>
                <w:szCs w:val="20"/>
              </w:rPr>
            </w:pPr>
          </w:p>
        </w:tc>
      </w:tr>
      <w:tr w:rsidR="005916D6" w:rsidRPr="00F16D8D" w:rsidTr="000D703F">
        <w:tc>
          <w:tcPr>
            <w:tcW w:w="15228" w:type="dxa"/>
            <w:gridSpan w:val="12"/>
            <w:vAlign w:val="center"/>
          </w:tcPr>
          <w:p w:rsidR="005916D6" w:rsidRDefault="005916D6" w:rsidP="00F16D8D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IY</w:t>
            </w:r>
            <w:r w:rsidRPr="005039A6">
              <w:rPr>
                <w:b/>
              </w:rPr>
              <w:t xml:space="preserve">. </w:t>
            </w:r>
            <w:r w:rsidRPr="00867741">
              <w:rPr>
                <w:b/>
              </w:rPr>
              <w:t>Мероприятия по профилактике преступлений и правонарушений</w:t>
            </w:r>
          </w:p>
          <w:p w:rsidR="005916D6" w:rsidRPr="00F16D8D" w:rsidRDefault="005916D6" w:rsidP="00CF0451">
            <w:pPr>
              <w:rPr>
                <w:sz w:val="20"/>
                <w:szCs w:val="20"/>
              </w:rPr>
            </w:pPr>
          </w:p>
        </w:tc>
      </w:tr>
      <w:tr w:rsidR="005916D6" w:rsidRPr="00F16D8D" w:rsidTr="00A677CA">
        <w:trPr>
          <w:trHeight w:val="1604"/>
        </w:trPr>
        <w:tc>
          <w:tcPr>
            <w:tcW w:w="2808" w:type="dxa"/>
          </w:tcPr>
          <w:p w:rsidR="005916D6" w:rsidRPr="00A43544" w:rsidRDefault="005916D6" w:rsidP="000C024E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25. Создание сети  видеона</w:t>
            </w:r>
            <w:r w:rsidRPr="00A43544">
              <w:rPr>
                <w:sz w:val="20"/>
                <w:szCs w:val="20"/>
              </w:rPr>
              <w:t>б</w:t>
            </w:r>
            <w:r w:rsidRPr="00A43544">
              <w:rPr>
                <w:sz w:val="20"/>
                <w:szCs w:val="20"/>
              </w:rPr>
              <w:t xml:space="preserve">людения на территории МО «Котлас» </w:t>
            </w:r>
          </w:p>
        </w:tc>
        <w:tc>
          <w:tcPr>
            <w:tcW w:w="1620" w:type="dxa"/>
          </w:tcPr>
          <w:p w:rsidR="005916D6" w:rsidRPr="00A43544" w:rsidRDefault="005916D6" w:rsidP="00EC7C5E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Комитет </w:t>
            </w:r>
          </w:p>
          <w:p w:rsidR="005916D6" w:rsidRDefault="005916D6" w:rsidP="00EC7C5E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гражданской защиты </w:t>
            </w:r>
            <w:r>
              <w:rPr>
                <w:sz w:val="20"/>
                <w:szCs w:val="20"/>
              </w:rPr>
              <w:t>и моб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лизационной работы </w:t>
            </w:r>
            <w:r w:rsidRPr="00A43544">
              <w:rPr>
                <w:sz w:val="20"/>
                <w:szCs w:val="20"/>
              </w:rPr>
              <w:t>админ</w:t>
            </w:r>
            <w:r w:rsidRPr="00A43544">
              <w:rPr>
                <w:sz w:val="20"/>
                <w:szCs w:val="20"/>
              </w:rPr>
              <w:t>и</w:t>
            </w:r>
            <w:r w:rsidRPr="00A43544">
              <w:rPr>
                <w:sz w:val="20"/>
                <w:szCs w:val="20"/>
              </w:rPr>
              <w:t>страции МО «Котлас»</w:t>
            </w:r>
          </w:p>
          <w:p w:rsidR="005916D6" w:rsidRPr="00A43544" w:rsidRDefault="005916D6" w:rsidP="00EC7C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916D6" w:rsidRPr="00A43544" w:rsidRDefault="005916D6" w:rsidP="00EC7C5E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1566,0</w:t>
            </w:r>
          </w:p>
        </w:tc>
        <w:tc>
          <w:tcPr>
            <w:tcW w:w="993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876,0</w:t>
            </w:r>
          </w:p>
        </w:tc>
        <w:tc>
          <w:tcPr>
            <w:tcW w:w="992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690,0</w:t>
            </w:r>
          </w:p>
        </w:tc>
        <w:tc>
          <w:tcPr>
            <w:tcW w:w="1134" w:type="dxa"/>
            <w:gridSpan w:val="2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237" w:type="dxa"/>
            <w:gridSpan w:val="2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3060" w:type="dxa"/>
            <w:vAlign w:val="center"/>
          </w:tcPr>
          <w:p w:rsidR="005916D6" w:rsidRDefault="005916D6" w:rsidP="001549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Снижение  количества дорожно- транспортных происшествий</w:t>
            </w:r>
          </w:p>
          <w:p w:rsidR="005916D6" w:rsidRDefault="005916D6" w:rsidP="0015496C">
            <w:pPr>
              <w:rPr>
                <w:sz w:val="20"/>
                <w:szCs w:val="20"/>
              </w:rPr>
            </w:pPr>
          </w:p>
          <w:p w:rsidR="005916D6" w:rsidRDefault="005916D6" w:rsidP="0015496C">
            <w:pPr>
              <w:rPr>
                <w:sz w:val="20"/>
                <w:szCs w:val="20"/>
              </w:rPr>
            </w:pPr>
          </w:p>
          <w:p w:rsidR="005916D6" w:rsidRPr="00F16D8D" w:rsidRDefault="005916D6" w:rsidP="0015496C">
            <w:pPr>
              <w:rPr>
                <w:sz w:val="20"/>
                <w:szCs w:val="20"/>
              </w:rPr>
            </w:pPr>
          </w:p>
        </w:tc>
      </w:tr>
      <w:tr w:rsidR="005916D6" w:rsidRPr="00F16D8D" w:rsidTr="00FF3E8F">
        <w:trPr>
          <w:trHeight w:val="692"/>
        </w:trPr>
        <w:tc>
          <w:tcPr>
            <w:tcW w:w="2808" w:type="dxa"/>
          </w:tcPr>
          <w:p w:rsidR="005916D6" w:rsidRPr="00825A02" w:rsidRDefault="005916D6" w:rsidP="00825A02">
            <w:pPr>
              <w:rPr>
                <w:b/>
                <w:sz w:val="20"/>
                <w:szCs w:val="20"/>
                <w:lang w:val="en-US"/>
              </w:rPr>
            </w:pPr>
            <w:r w:rsidRPr="00825A02">
              <w:rPr>
                <w:b/>
                <w:sz w:val="20"/>
                <w:szCs w:val="20"/>
              </w:rPr>
              <w:t xml:space="preserve">Итого по </w:t>
            </w:r>
            <w:r w:rsidRPr="00825A02">
              <w:rPr>
                <w:b/>
                <w:sz w:val="20"/>
                <w:szCs w:val="20"/>
                <w:lang w:val="en-US"/>
              </w:rPr>
              <w:t xml:space="preserve">IY  </w:t>
            </w:r>
            <w:r w:rsidRPr="00825A02">
              <w:rPr>
                <w:b/>
                <w:sz w:val="20"/>
                <w:szCs w:val="20"/>
              </w:rPr>
              <w:t>разделу</w:t>
            </w:r>
          </w:p>
        </w:tc>
        <w:tc>
          <w:tcPr>
            <w:tcW w:w="1620" w:type="dxa"/>
          </w:tcPr>
          <w:p w:rsidR="005916D6" w:rsidRPr="00F16D8D" w:rsidRDefault="005916D6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916D6" w:rsidRPr="00F16D8D" w:rsidRDefault="005916D6" w:rsidP="00EC7C5E">
            <w:pPr>
              <w:jc w:val="center"/>
              <w:rPr>
                <w:b/>
                <w:sz w:val="20"/>
                <w:szCs w:val="20"/>
              </w:rPr>
            </w:pPr>
            <w:r w:rsidRPr="00F16D8D">
              <w:rPr>
                <w:b/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5916D6" w:rsidRPr="00F16D8D" w:rsidRDefault="005916D6" w:rsidP="000C02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1566,0</w:t>
            </w:r>
          </w:p>
        </w:tc>
        <w:tc>
          <w:tcPr>
            <w:tcW w:w="993" w:type="dxa"/>
          </w:tcPr>
          <w:p w:rsidR="005916D6" w:rsidRPr="00F16D8D" w:rsidRDefault="005916D6" w:rsidP="000C024E">
            <w:pPr>
              <w:jc w:val="center"/>
              <w:rPr>
                <w:b/>
                <w:sz w:val="20"/>
                <w:szCs w:val="20"/>
              </w:rPr>
            </w:pPr>
            <w:r w:rsidRPr="00F16D8D">
              <w:rPr>
                <w:b/>
                <w:sz w:val="20"/>
                <w:szCs w:val="20"/>
              </w:rPr>
              <w:t>876,0</w:t>
            </w:r>
          </w:p>
        </w:tc>
        <w:tc>
          <w:tcPr>
            <w:tcW w:w="992" w:type="dxa"/>
          </w:tcPr>
          <w:p w:rsidR="005916D6" w:rsidRPr="00F16D8D" w:rsidRDefault="005916D6" w:rsidP="000C024E">
            <w:pPr>
              <w:jc w:val="center"/>
              <w:rPr>
                <w:b/>
                <w:sz w:val="20"/>
                <w:szCs w:val="20"/>
              </w:rPr>
            </w:pPr>
            <w:r w:rsidRPr="00F16D8D">
              <w:rPr>
                <w:b/>
                <w:sz w:val="20"/>
                <w:szCs w:val="20"/>
              </w:rPr>
              <w:t>690,0</w:t>
            </w:r>
          </w:p>
        </w:tc>
        <w:tc>
          <w:tcPr>
            <w:tcW w:w="1134" w:type="dxa"/>
            <w:gridSpan w:val="2"/>
          </w:tcPr>
          <w:p w:rsidR="005916D6" w:rsidRPr="00F16D8D" w:rsidRDefault="005916D6" w:rsidP="000C02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37" w:type="dxa"/>
            <w:gridSpan w:val="2"/>
          </w:tcPr>
          <w:p w:rsidR="005916D6" w:rsidRPr="00F16D8D" w:rsidRDefault="005916D6" w:rsidP="000C02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00" w:type="dxa"/>
          </w:tcPr>
          <w:p w:rsidR="005916D6" w:rsidRPr="00CE46A5" w:rsidRDefault="005916D6" w:rsidP="000C024E">
            <w:pPr>
              <w:jc w:val="center"/>
              <w:rPr>
                <w:b/>
                <w:sz w:val="20"/>
                <w:szCs w:val="20"/>
              </w:rPr>
            </w:pPr>
            <w:r w:rsidRPr="00784D3F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3060" w:type="dxa"/>
            <w:vAlign w:val="center"/>
          </w:tcPr>
          <w:p w:rsidR="005916D6" w:rsidRPr="00F16D8D" w:rsidRDefault="005916D6" w:rsidP="00F16D8D">
            <w:pPr>
              <w:jc w:val="center"/>
              <w:rPr>
                <w:sz w:val="20"/>
                <w:szCs w:val="20"/>
              </w:rPr>
            </w:pPr>
          </w:p>
        </w:tc>
      </w:tr>
      <w:tr w:rsidR="005916D6" w:rsidRPr="00F16D8D" w:rsidTr="006655F5">
        <w:tc>
          <w:tcPr>
            <w:tcW w:w="2808" w:type="dxa"/>
            <w:vMerge w:val="restart"/>
          </w:tcPr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Наименование</w:t>
            </w:r>
          </w:p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мероприятия</w:t>
            </w:r>
          </w:p>
        </w:tc>
        <w:tc>
          <w:tcPr>
            <w:tcW w:w="1620" w:type="dxa"/>
            <w:vMerge w:val="restart"/>
          </w:tcPr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исполнитель/ соисполнители</w:t>
            </w:r>
          </w:p>
        </w:tc>
        <w:tc>
          <w:tcPr>
            <w:tcW w:w="1440" w:type="dxa"/>
            <w:vMerge w:val="restart"/>
          </w:tcPr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Источники</w:t>
            </w:r>
          </w:p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финансир</w:t>
            </w:r>
            <w:r w:rsidRPr="00F16D8D">
              <w:rPr>
                <w:sz w:val="20"/>
                <w:szCs w:val="20"/>
              </w:rPr>
              <w:t>о</w:t>
            </w:r>
            <w:r w:rsidRPr="00F16D8D">
              <w:rPr>
                <w:sz w:val="20"/>
                <w:szCs w:val="20"/>
              </w:rPr>
              <w:t>вания</w:t>
            </w:r>
          </w:p>
        </w:tc>
        <w:tc>
          <w:tcPr>
            <w:tcW w:w="6300" w:type="dxa"/>
            <w:gridSpan w:val="8"/>
          </w:tcPr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Объемы финансирования</w:t>
            </w:r>
            <w:r>
              <w:rPr>
                <w:sz w:val="20"/>
                <w:szCs w:val="20"/>
              </w:rPr>
              <w:t xml:space="preserve">, </w:t>
            </w:r>
            <w:r w:rsidRPr="00F16D8D">
              <w:rPr>
                <w:sz w:val="20"/>
                <w:szCs w:val="20"/>
              </w:rPr>
              <w:t>(тыс.руб.)</w:t>
            </w:r>
          </w:p>
        </w:tc>
        <w:tc>
          <w:tcPr>
            <w:tcW w:w="3060" w:type="dxa"/>
            <w:vMerge w:val="restart"/>
          </w:tcPr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Ожидаемые результаты реализ</w:t>
            </w:r>
            <w:r w:rsidRPr="00F16D8D">
              <w:rPr>
                <w:sz w:val="20"/>
                <w:szCs w:val="20"/>
              </w:rPr>
              <w:t>а</w:t>
            </w:r>
            <w:r w:rsidRPr="00F16D8D">
              <w:rPr>
                <w:sz w:val="20"/>
                <w:szCs w:val="20"/>
              </w:rPr>
              <w:t>ции мероприятия</w:t>
            </w:r>
          </w:p>
        </w:tc>
      </w:tr>
      <w:tr w:rsidR="005916D6" w:rsidRPr="00F16D8D" w:rsidTr="0007299C">
        <w:tc>
          <w:tcPr>
            <w:tcW w:w="2808" w:type="dxa"/>
            <w:vMerge/>
          </w:tcPr>
          <w:p w:rsidR="005916D6" w:rsidRPr="00F16D8D" w:rsidRDefault="005916D6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916D6" w:rsidRPr="00F16D8D" w:rsidRDefault="005916D6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916D6" w:rsidRPr="00F16D8D" w:rsidRDefault="005916D6" w:rsidP="000C024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4" w:type="dxa"/>
          </w:tcPr>
          <w:p w:rsidR="005916D6" w:rsidRPr="00F16D8D" w:rsidRDefault="005916D6" w:rsidP="008217EB">
            <w:pPr>
              <w:jc w:val="both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Всего</w:t>
            </w:r>
          </w:p>
          <w:p w:rsidR="005916D6" w:rsidRPr="00F16D8D" w:rsidRDefault="005916D6" w:rsidP="008217E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2014</w:t>
            </w:r>
          </w:p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992" w:type="dxa"/>
          </w:tcPr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2015</w:t>
            </w:r>
          </w:p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1134" w:type="dxa"/>
            <w:gridSpan w:val="2"/>
          </w:tcPr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2016</w:t>
            </w:r>
          </w:p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1237" w:type="dxa"/>
            <w:gridSpan w:val="2"/>
          </w:tcPr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2017</w:t>
            </w:r>
          </w:p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900" w:type="dxa"/>
            <w:vAlign w:val="center"/>
          </w:tcPr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2018</w:t>
            </w:r>
          </w:p>
          <w:p w:rsidR="005916D6" w:rsidRPr="00F16D8D" w:rsidRDefault="005916D6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3060" w:type="dxa"/>
            <w:vMerge/>
            <w:vAlign w:val="center"/>
          </w:tcPr>
          <w:p w:rsidR="005916D6" w:rsidRPr="00F16D8D" w:rsidRDefault="005916D6" w:rsidP="00F16D8D">
            <w:pPr>
              <w:jc w:val="center"/>
              <w:rPr>
                <w:sz w:val="20"/>
                <w:szCs w:val="20"/>
              </w:rPr>
            </w:pPr>
          </w:p>
        </w:tc>
      </w:tr>
      <w:tr w:rsidR="005916D6" w:rsidRPr="00F16D8D" w:rsidTr="004F18AC">
        <w:tc>
          <w:tcPr>
            <w:tcW w:w="15228" w:type="dxa"/>
            <w:gridSpan w:val="12"/>
            <w:vAlign w:val="center"/>
          </w:tcPr>
          <w:p w:rsidR="005916D6" w:rsidRPr="004B02B1" w:rsidRDefault="005916D6" w:rsidP="004B02B1">
            <w:pPr>
              <w:ind w:firstLine="907"/>
              <w:jc w:val="center"/>
              <w:rPr>
                <w:b/>
              </w:rPr>
            </w:pPr>
            <w:r>
              <w:rPr>
                <w:b/>
                <w:lang w:val="en-US"/>
              </w:rPr>
              <w:t>Y</w:t>
            </w:r>
            <w:r w:rsidRPr="005039A6">
              <w:rPr>
                <w:b/>
              </w:rPr>
              <w:t xml:space="preserve">. </w:t>
            </w:r>
            <w:r w:rsidRPr="004B02B1">
              <w:rPr>
                <w:b/>
              </w:rPr>
              <w:t>Обеспечение деятельности подведомственных учреждений (МКУ «Служба спасения МО «Котлас»</w:t>
            </w:r>
            <w:r>
              <w:rPr>
                <w:b/>
              </w:rPr>
              <w:t>)</w:t>
            </w:r>
          </w:p>
          <w:p w:rsidR="005916D6" w:rsidRPr="00F16D8D" w:rsidRDefault="005916D6" w:rsidP="00F16D8D">
            <w:pPr>
              <w:jc w:val="center"/>
              <w:rPr>
                <w:sz w:val="20"/>
                <w:szCs w:val="20"/>
              </w:rPr>
            </w:pPr>
          </w:p>
        </w:tc>
      </w:tr>
      <w:tr w:rsidR="005916D6" w:rsidRPr="00F16D8D" w:rsidTr="00F16D8D">
        <w:tc>
          <w:tcPr>
            <w:tcW w:w="2808" w:type="dxa"/>
          </w:tcPr>
          <w:p w:rsidR="005916D6" w:rsidRPr="00A43544" w:rsidRDefault="005916D6" w:rsidP="00CD4D9F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27. Обеспечение деятельн</w:t>
            </w:r>
            <w:r w:rsidRPr="00A43544">
              <w:rPr>
                <w:sz w:val="20"/>
                <w:szCs w:val="20"/>
              </w:rPr>
              <w:t>о</w:t>
            </w:r>
            <w:r w:rsidRPr="00A43544">
              <w:rPr>
                <w:sz w:val="20"/>
                <w:szCs w:val="20"/>
              </w:rPr>
              <w:t>сти подведомственных учр</w:t>
            </w:r>
            <w:r w:rsidRPr="00A43544">
              <w:rPr>
                <w:sz w:val="20"/>
                <w:szCs w:val="20"/>
              </w:rPr>
              <w:t>е</w:t>
            </w:r>
            <w:r w:rsidRPr="00A43544">
              <w:rPr>
                <w:sz w:val="20"/>
                <w:szCs w:val="20"/>
              </w:rPr>
              <w:t>ждений (МКУ «Служба сп</w:t>
            </w:r>
            <w:r w:rsidRPr="00A43544">
              <w:rPr>
                <w:sz w:val="20"/>
                <w:szCs w:val="20"/>
              </w:rPr>
              <w:t>а</w:t>
            </w:r>
            <w:r w:rsidRPr="00A43544">
              <w:rPr>
                <w:sz w:val="20"/>
                <w:szCs w:val="20"/>
              </w:rPr>
              <w:t>сения МО «Котлас»)</w:t>
            </w:r>
          </w:p>
        </w:tc>
        <w:tc>
          <w:tcPr>
            <w:tcW w:w="1620" w:type="dxa"/>
          </w:tcPr>
          <w:p w:rsidR="005916D6" w:rsidRPr="00A43544" w:rsidRDefault="005916D6" w:rsidP="00CF0999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МКУ «Служба спасения МО «Котлас»</w:t>
            </w:r>
          </w:p>
        </w:tc>
        <w:tc>
          <w:tcPr>
            <w:tcW w:w="1440" w:type="dxa"/>
          </w:tcPr>
          <w:p w:rsidR="005916D6" w:rsidRPr="00A43544" w:rsidRDefault="005916D6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5916D6" w:rsidRPr="00A43544" w:rsidRDefault="005916D6" w:rsidP="000D33A0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721</w:t>
            </w:r>
            <w:r>
              <w:rPr>
                <w:sz w:val="20"/>
                <w:szCs w:val="20"/>
              </w:rPr>
              <w:t>73</w:t>
            </w:r>
            <w:r w:rsidRPr="00A4354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:rsidR="005916D6" w:rsidRPr="00A43544" w:rsidRDefault="005916D6" w:rsidP="005039A6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458,8</w:t>
            </w:r>
          </w:p>
        </w:tc>
        <w:tc>
          <w:tcPr>
            <w:tcW w:w="992" w:type="dxa"/>
          </w:tcPr>
          <w:p w:rsidR="005916D6" w:rsidRPr="00A43544" w:rsidRDefault="005916D6" w:rsidP="005039A6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1442</w:t>
            </w:r>
            <w:r>
              <w:rPr>
                <w:sz w:val="20"/>
                <w:szCs w:val="20"/>
              </w:rPr>
              <w:t>8</w:t>
            </w:r>
            <w:r w:rsidRPr="00A4354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gridSpan w:val="2"/>
          </w:tcPr>
          <w:p w:rsidR="005916D6" w:rsidRPr="00A43544" w:rsidRDefault="005916D6" w:rsidP="005039A6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1442</w:t>
            </w:r>
            <w:r>
              <w:rPr>
                <w:sz w:val="20"/>
                <w:szCs w:val="20"/>
              </w:rPr>
              <w:t>8</w:t>
            </w:r>
            <w:r w:rsidRPr="00A4354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237" w:type="dxa"/>
            <w:gridSpan w:val="2"/>
          </w:tcPr>
          <w:p w:rsidR="005916D6" w:rsidRPr="00A43544" w:rsidRDefault="005916D6" w:rsidP="003F517F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1442</w:t>
            </w:r>
            <w:r>
              <w:rPr>
                <w:sz w:val="20"/>
                <w:szCs w:val="20"/>
              </w:rPr>
              <w:t>8</w:t>
            </w:r>
            <w:r w:rsidRPr="00A4354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900" w:type="dxa"/>
          </w:tcPr>
          <w:p w:rsidR="005916D6" w:rsidRPr="00A43544" w:rsidRDefault="005916D6" w:rsidP="003F517F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1442</w:t>
            </w:r>
            <w:r>
              <w:rPr>
                <w:sz w:val="20"/>
                <w:szCs w:val="20"/>
              </w:rPr>
              <w:t>8</w:t>
            </w:r>
            <w:r w:rsidRPr="00A4354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3060" w:type="dxa"/>
          </w:tcPr>
          <w:p w:rsidR="005916D6" w:rsidRPr="00A43544" w:rsidRDefault="005916D6" w:rsidP="003F517F">
            <w:pPr>
              <w:jc w:val="center"/>
              <w:rPr>
                <w:sz w:val="20"/>
                <w:szCs w:val="20"/>
              </w:rPr>
            </w:pPr>
          </w:p>
        </w:tc>
      </w:tr>
      <w:tr w:rsidR="005916D6" w:rsidRPr="00F16D8D" w:rsidTr="00F16D8D">
        <w:tc>
          <w:tcPr>
            <w:tcW w:w="2808" w:type="dxa"/>
          </w:tcPr>
          <w:p w:rsidR="005916D6" w:rsidRPr="005039A6" w:rsidRDefault="005916D6" w:rsidP="005039A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Итого по </w:t>
            </w:r>
            <w:r>
              <w:rPr>
                <w:b/>
                <w:sz w:val="20"/>
                <w:szCs w:val="20"/>
                <w:lang w:val="en-US"/>
              </w:rPr>
              <w:t>Y</w:t>
            </w:r>
            <w:r>
              <w:rPr>
                <w:b/>
                <w:sz w:val="20"/>
                <w:szCs w:val="20"/>
              </w:rPr>
              <w:t xml:space="preserve"> разделу</w:t>
            </w:r>
          </w:p>
        </w:tc>
        <w:tc>
          <w:tcPr>
            <w:tcW w:w="1620" w:type="dxa"/>
          </w:tcPr>
          <w:p w:rsidR="005916D6" w:rsidRPr="004B02B1" w:rsidRDefault="005916D6" w:rsidP="00CF09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5916D6" w:rsidRPr="00F16D8D" w:rsidRDefault="005916D6" w:rsidP="000C024E">
            <w:pPr>
              <w:jc w:val="center"/>
              <w:rPr>
                <w:b/>
                <w:sz w:val="20"/>
                <w:szCs w:val="20"/>
              </w:rPr>
            </w:pPr>
            <w:r w:rsidRPr="00F16D8D">
              <w:rPr>
                <w:b/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5916D6" w:rsidRPr="00F16D8D" w:rsidRDefault="005916D6" w:rsidP="000C02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72173,6</w:t>
            </w:r>
          </w:p>
        </w:tc>
        <w:tc>
          <w:tcPr>
            <w:tcW w:w="993" w:type="dxa"/>
          </w:tcPr>
          <w:p w:rsidR="005916D6" w:rsidRPr="00F16D8D" w:rsidRDefault="005916D6" w:rsidP="000C02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14458,8</w:t>
            </w:r>
          </w:p>
        </w:tc>
        <w:tc>
          <w:tcPr>
            <w:tcW w:w="992" w:type="dxa"/>
          </w:tcPr>
          <w:p w:rsidR="005916D6" w:rsidRPr="003F517F" w:rsidRDefault="005916D6" w:rsidP="000C024E">
            <w:pPr>
              <w:jc w:val="center"/>
              <w:rPr>
                <w:b/>
                <w:sz w:val="20"/>
                <w:szCs w:val="20"/>
              </w:rPr>
            </w:pPr>
            <w:r w:rsidRPr="003F517F">
              <w:rPr>
                <w:b/>
                <w:sz w:val="20"/>
                <w:szCs w:val="20"/>
              </w:rPr>
              <w:t>14428,7</w:t>
            </w:r>
          </w:p>
        </w:tc>
        <w:tc>
          <w:tcPr>
            <w:tcW w:w="1134" w:type="dxa"/>
            <w:gridSpan w:val="2"/>
          </w:tcPr>
          <w:p w:rsidR="005916D6" w:rsidRPr="00F16D8D" w:rsidRDefault="005916D6" w:rsidP="000C024E">
            <w:pPr>
              <w:jc w:val="center"/>
              <w:rPr>
                <w:b/>
                <w:sz w:val="20"/>
                <w:szCs w:val="20"/>
              </w:rPr>
            </w:pPr>
            <w:r w:rsidRPr="003F517F">
              <w:rPr>
                <w:b/>
                <w:sz w:val="20"/>
                <w:szCs w:val="20"/>
              </w:rPr>
              <w:t>14428,7</w:t>
            </w:r>
          </w:p>
        </w:tc>
        <w:tc>
          <w:tcPr>
            <w:tcW w:w="1237" w:type="dxa"/>
            <w:gridSpan w:val="2"/>
          </w:tcPr>
          <w:p w:rsidR="005916D6" w:rsidRPr="00F16D8D" w:rsidRDefault="005916D6" w:rsidP="000C024E">
            <w:pPr>
              <w:jc w:val="center"/>
              <w:rPr>
                <w:b/>
                <w:sz w:val="20"/>
                <w:szCs w:val="20"/>
              </w:rPr>
            </w:pPr>
            <w:r w:rsidRPr="003F517F">
              <w:rPr>
                <w:b/>
                <w:sz w:val="20"/>
                <w:szCs w:val="20"/>
              </w:rPr>
              <w:t>14428,7</w:t>
            </w:r>
          </w:p>
        </w:tc>
        <w:tc>
          <w:tcPr>
            <w:tcW w:w="900" w:type="dxa"/>
          </w:tcPr>
          <w:p w:rsidR="005916D6" w:rsidRPr="00F16D8D" w:rsidRDefault="005916D6" w:rsidP="000C024E">
            <w:pPr>
              <w:jc w:val="center"/>
              <w:rPr>
                <w:b/>
                <w:sz w:val="20"/>
                <w:szCs w:val="20"/>
              </w:rPr>
            </w:pPr>
            <w:r w:rsidRPr="003F517F">
              <w:rPr>
                <w:b/>
                <w:sz w:val="20"/>
                <w:szCs w:val="20"/>
              </w:rPr>
              <w:t>14428,7</w:t>
            </w:r>
          </w:p>
        </w:tc>
        <w:tc>
          <w:tcPr>
            <w:tcW w:w="3060" w:type="dxa"/>
            <w:vMerge w:val="restart"/>
          </w:tcPr>
          <w:p w:rsidR="005916D6" w:rsidRPr="00F16D8D" w:rsidRDefault="005916D6" w:rsidP="004B02B1">
            <w:pPr>
              <w:rPr>
                <w:sz w:val="20"/>
                <w:szCs w:val="20"/>
              </w:rPr>
            </w:pPr>
          </w:p>
        </w:tc>
      </w:tr>
      <w:tr w:rsidR="005916D6" w:rsidRPr="00F16D8D" w:rsidTr="00F16D8D">
        <w:tc>
          <w:tcPr>
            <w:tcW w:w="2808" w:type="dxa"/>
            <w:vMerge w:val="restart"/>
          </w:tcPr>
          <w:p w:rsidR="005916D6" w:rsidRPr="00F16D8D" w:rsidRDefault="005916D6">
            <w:pPr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</w:tcPr>
          <w:p w:rsidR="005916D6" w:rsidRPr="00F16D8D" w:rsidRDefault="005916D6" w:rsidP="00F16D8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5916D6" w:rsidRPr="00F16D8D" w:rsidRDefault="005916D6" w:rsidP="00F16D8D">
            <w:pPr>
              <w:jc w:val="center"/>
              <w:rPr>
                <w:b/>
                <w:sz w:val="20"/>
                <w:szCs w:val="20"/>
              </w:rPr>
            </w:pPr>
            <w:r w:rsidRPr="00F16D8D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044" w:type="dxa"/>
          </w:tcPr>
          <w:p w:rsidR="005916D6" w:rsidRDefault="005916D6" w:rsidP="00457EF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96427,0</w:t>
            </w:r>
          </w:p>
          <w:p w:rsidR="005916D6" w:rsidRPr="00F16D8D" w:rsidRDefault="005916D6" w:rsidP="00457EF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5916D6" w:rsidRPr="00F16D8D" w:rsidRDefault="005916D6" w:rsidP="00457EF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18560,6</w:t>
            </w:r>
          </w:p>
        </w:tc>
        <w:tc>
          <w:tcPr>
            <w:tcW w:w="992" w:type="dxa"/>
          </w:tcPr>
          <w:p w:rsidR="005916D6" w:rsidRPr="00F16D8D" w:rsidRDefault="005916D6" w:rsidP="00457EF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18310,5</w:t>
            </w:r>
          </w:p>
        </w:tc>
        <w:tc>
          <w:tcPr>
            <w:tcW w:w="1134" w:type="dxa"/>
            <w:gridSpan w:val="2"/>
          </w:tcPr>
          <w:p w:rsidR="005916D6" w:rsidRPr="00F16D8D" w:rsidRDefault="005916D6" w:rsidP="00457EF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18310,5</w:t>
            </w:r>
          </w:p>
        </w:tc>
        <w:tc>
          <w:tcPr>
            <w:tcW w:w="1237" w:type="dxa"/>
            <w:gridSpan w:val="2"/>
          </w:tcPr>
          <w:p w:rsidR="005916D6" w:rsidRPr="00F16D8D" w:rsidRDefault="005916D6" w:rsidP="00457EF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20306,7</w:t>
            </w:r>
          </w:p>
        </w:tc>
        <w:tc>
          <w:tcPr>
            <w:tcW w:w="900" w:type="dxa"/>
          </w:tcPr>
          <w:p w:rsidR="005916D6" w:rsidRPr="00F16D8D" w:rsidRDefault="005916D6" w:rsidP="00457EF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20938,7</w:t>
            </w:r>
          </w:p>
        </w:tc>
        <w:tc>
          <w:tcPr>
            <w:tcW w:w="3060" w:type="dxa"/>
            <w:vMerge/>
          </w:tcPr>
          <w:p w:rsidR="005916D6" w:rsidRPr="00F16D8D" w:rsidRDefault="005916D6" w:rsidP="00F16D8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916D6" w:rsidRPr="00F16D8D" w:rsidTr="005401B4">
        <w:trPr>
          <w:trHeight w:val="458"/>
        </w:trPr>
        <w:tc>
          <w:tcPr>
            <w:tcW w:w="2808" w:type="dxa"/>
            <w:vMerge/>
          </w:tcPr>
          <w:p w:rsidR="005916D6" w:rsidRPr="00F16D8D" w:rsidRDefault="005916D6">
            <w:pPr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916D6" w:rsidRPr="00F16D8D" w:rsidRDefault="005916D6" w:rsidP="00F16D8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5916D6" w:rsidRPr="00F16D8D" w:rsidRDefault="005916D6" w:rsidP="00F16D8D">
            <w:pPr>
              <w:jc w:val="center"/>
              <w:rPr>
                <w:b/>
                <w:sz w:val="20"/>
                <w:szCs w:val="20"/>
              </w:rPr>
            </w:pPr>
            <w:r w:rsidRPr="00F16D8D">
              <w:rPr>
                <w:b/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5916D6" w:rsidRDefault="005916D6" w:rsidP="007C32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96427,0</w:t>
            </w:r>
          </w:p>
          <w:p w:rsidR="005916D6" w:rsidRPr="00F16D8D" w:rsidRDefault="005916D6" w:rsidP="007C32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5916D6" w:rsidRPr="00F16D8D" w:rsidRDefault="005916D6" w:rsidP="00C32B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18560,6</w:t>
            </w:r>
          </w:p>
        </w:tc>
        <w:tc>
          <w:tcPr>
            <w:tcW w:w="992" w:type="dxa"/>
          </w:tcPr>
          <w:p w:rsidR="005916D6" w:rsidRPr="00F16D8D" w:rsidRDefault="005916D6" w:rsidP="00C32B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18310,5</w:t>
            </w:r>
          </w:p>
        </w:tc>
        <w:tc>
          <w:tcPr>
            <w:tcW w:w="1134" w:type="dxa"/>
            <w:gridSpan w:val="2"/>
          </w:tcPr>
          <w:p w:rsidR="005916D6" w:rsidRPr="00F16D8D" w:rsidRDefault="005916D6" w:rsidP="00C32B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18310,5</w:t>
            </w:r>
          </w:p>
        </w:tc>
        <w:tc>
          <w:tcPr>
            <w:tcW w:w="1237" w:type="dxa"/>
            <w:gridSpan w:val="2"/>
          </w:tcPr>
          <w:p w:rsidR="005916D6" w:rsidRPr="00F16D8D" w:rsidRDefault="005916D6" w:rsidP="007C32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20306,7</w:t>
            </w:r>
          </w:p>
        </w:tc>
        <w:tc>
          <w:tcPr>
            <w:tcW w:w="900" w:type="dxa"/>
          </w:tcPr>
          <w:p w:rsidR="005916D6" w:rsidRPr="00F16D8D" w:rsidRDefault="005916D6" w:rsidP="006130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20938,7</w:t>
            </w:r>
          </w:p>
        </w:tc>
        <w:tc>
          <w:tcPr>
            <w:tcW w:w="3060" w:type="dxa"/>
            <w:vMerge/>
          </w:tcPr>
          <w:p w:rsidR="005916D6" w:rsidRPr="00F16D8D" w:rsidRDefault="005916D6" w:rsidP="00F16D8D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5916D6" w:rsidRPr="00BC7241" w:rsidRDefault="005916D6" w:rsidP="00C75C4C">
      <w:pPr>
        <w:jc w:val="center"/>
        <w:rPr>
          <w:sz w:val="20"/>
          <w:szCs w:val="20"/>
        </w:rPr>
      </w:pPr>
    </w:p>
    <w:p w:rsidR="005916D6" w:rsidRPr="00BC7241" w:rsidRDefault="005916D6" w:rsidP="00C75C4C">
      <w:pPr>
        <w:jc w:val="center"/>
        <w:rPr>
          <w:sz w:val="20"/>
          <w:szCs w:val="20"/>
        </w:rPr>
      </w:pPr>
    </w:p>
    <w:p w:rsidR="005916D6" w:rsidRPr="00BC7241" w:rsidRDefault="005916D6" w:rsidP="00C75C4C">
      <w:pPr>
        <w:jc w:val="center"/>
        <w:rPr>
          <w:sz w:val="20"/>
          <w:szCs w:val="20"/>
        </w:rPr>
      </w:pPr>
    </w:p>
    <w:p w:rsidR="005916D6" w:rsidRPr="00C75C4C" w:rsidRDefault="005916D6" w:rsidP="00C75C4C">
      <w:pPr>
        <w:jc w:val="center"/>
        <w:rPr>
          <w:sz w:val="20"/>
          <w:szCs w:val="20"/>
        </w:rPr>
      </w:pPr>
    </w:p>
    <w:p w:rsidR="005916D6" w:rsidRPr="00C75C4C" w:rsidRDefault="005916D6" w:rsidP="00C75C4C">
      <w:pPr>
        <w:jc w:val="center"/>
        <w:rPr>
          <w:sz w:val="20"/>
          <w:szCs w:val="20"/>
        </w:rPr>
      </w:pPr>
    </w:p>
    <w:p w:rsidR="005916D6" w:rsidRDefault="005916D6" w:rsidP="00C75C4C">
      <w:pPr>
        <w:jc w:val="right"/>
      </w:pPr>
    </w:p>
    <w:p w:rsidR="005916D6" w:rsidRDefault="005916D6" w:rsidP="00C75C4C">
      <w:pPr>
        <w:jc w:val="right"/>
      </w:pPr>
    </w:p>
    <w:p w:rsidR="005916D6" w:rsidRDefault="005916D6" w:rsidP="00C75C4C">
      <w:pPr>
        <w:jc w:val="right"/>
      </w:pPr>
    </w:p>
    <w:p w:rsidR="005916D6" w:rsidRDefault="005916D6" w:rsidP="00C75C4C">
      <w:pPr>
        <w:jc w:val="right"/>
      </w:pPr>
    </w:p>
    <w:p w:rsidR="005916D6" w:rsidRDefault="005916D6" w:rsidP="00C75C4C">
      <w:pPr>
        <w:jc w:val="right"/>
      </w:pPr>
    </w:p>
    <w:p w:rsidR="005916D6" w:rsidRDefault="005916D6" w:rsidP="00C75C4C">
      <w:pPr>
        <w:jc w:val="right"/>
      </w:pPr>
    </w:p>
    <w:p w:rsidR="005916D6" w:rsidRDefault="005916D6" w:rsidP="00C75C4C">
      <w:pPr>
        <w:jc w:val="right"/>
      </w:pPr>
    </w:p>
    <w:p w:rsidR="005916D6" w:rsidRDefault="005916D6" w:rsidP="00C75C4C">
      <w:pPr>
        <w:jc w:val="right"/>
      </w:pPr>
    </w:p>
    <w:p w:rsidR="005916D6" w:rsidRDefault="005916D6" w:rsidP="00CE6E6F">
      <w:pPr>
        <w:jc w:val="center"/>
        <w:rPr>
          <w:b/>
        </w:rPr>
      </w:pPr>
    </w:p>
    <w:p w:rsidR="005916D6" w:rsidRDefault="005916D6" w:rsidP="00CE6E6F">
      <w:pPr>
        <w:jc w:val="center"/>
        <w:rPr>
          <w:b/>
        </w:rPr>
      </w:pPr>
    </w:p>
    <w:p w:rsidR="005916D6" w:rsidRDefault="005916D6" w:rsidP="00CE6E6F">
      <w:pPr>
        <w:jc w:val="center"/>
        <w:rPr>
          <w:b/>
        </w:rPr>
      </w:pPr>
    </w:p>
    <w:p w:rsidR="005916D6" w:rsidRDefault="005916D6" w:rsidP="00CE6E6F">
      <w:pPr>
        <w:jc w:val="center"/>
        <w:rPr>
          <w:b/>
        </w:rPr>
      </w:pPr>
    </w:p>
    <w:p w:rsidR="005916D6" w:rsidRDefault="005916D6" w:rsidP="00CE6E6F">
      <w:pPr>
        <w:jc w:val="center"/>
        <w:rPr>
          <w:b/>
          <w:lang w:val="en-US"/>
        </w:rPr>
        <w:sectPr w:rsidR="005916D6" w:rsidSect="00784D3F">
          <w:pgSz w:w="16838" w:h="11906" w:orient="landscape"/>
          <w:pgMar w:top="1134" w:right="851" w:bottom="1134" w:left="1134" w:header="709" w:footer="709" w:gutter="0"/>
          <w:pgNumType w:start="1"/>
          <w:cols w:space="708"/>
          <w:titlePg/>
          <w:docGrid w:linePitch="360"/>
        </w:sectPr>
      </w:pPr>
    </w:p>
    <w:p w:rsidR="005916D6" w:rsidRDefault="005916D6" w:rsidP="00BA5CD4">
      <w:pPr>
        <w:ind w:firstLine="708"/>
        <w:jc w:val="both"/>
      </w:pPr>
    </w:p>
    <w:p w:rsidR="005916D6" w:rsidRDefault="005916D6" w:rsidP="00BA5CD4">
      <w:pPr>
        <w:ind w:firstLine="708"/>
        <w:jc w:val="both"/>
      </w:pPr>
    </w:p>
    <w:p w:rsidR="005916D6" w:rsidRDefault="005916D6" w:rsidP="00BA5CD4">
      <w:pPr>
        <w:ind w:firstLine="708"/>
        <w:jc w:val="both"/>
      </w:pPr>
    </w:p>
    <w:p w:rsidR="005916D6" w:rsidRDefault="005916D6" w:rsidP="00BA5CD4">
      <w:pPr>
        <w:ind w:firstLine="708"/>
        <w:jc w:val="both"/>
      </w:pPr>
    </w:p>
    <w:p w:rsidR="005916D6" w:rsidRDefault="005916D6" w:rsidP="00BA5CD4">
      <w:pPr>
        <w:ind w:firstLine="708"/>
        <w:jc w:val="both"/>
      </w:pPr>
    </w:p>
    <w:p w:rsidR="005916D6" w:rsidRDefault="005916D6" w:rsidP="00BA5CD4">
      <w:pPr>
        <w:ind w:firstLine="708"/>
        <w:jc w:val="both"/>
      </w:pPr>
    </w:p>
    <w:p w:rsidR="005916D6" w:rsidRDefault="005916D6" w:rsidP="00BA5CD4">
      <w:pPr>
        <w:ind w:firstLine="708"/>
        <w:jc w:val="both"/>
      </w:pPr>
    </w:p>
    <w:p w:rsidR="005916D6" w:rsidRDefault="005916D6" w:rsidP="00BA5CD4">
      <w:pPr>
        <w:ind w:firstLine="708"/>
        <w:jc w:val="both"/>
      </w:pPr>
    </w:p>
    <w:p w:rsidR="005916D6" w:rsidRDefault="005916D6" w:rsidP="00BA5CD4">
      <w:pPr>
        <w:ind w:firstLine="708"/>
        <w:jc w:val="both"/>
      </w:pPr>
    </w:p>
    <w:p w:rsidR="005916D6" w:rsidRDefault="005916D6" w:rsidP="00BA5CD4">
      <w:pPr>
        <w:ind w:firstLine="708"/>
        <w:jc w:val="both"/>
      </w:pPr>
    </w:p>
    <w:p w:rsidR="005916D6" w:rsidRDefault="005916D6" w:rsidP="00BA5CD4">
      <w:pPr>
        <w:ind w:firstLine="708"/>
        <w:jc w:val="both"/>
      </w:pPr>
    </w:p>
    <w:p w:rsidR="005916D6" w:rsidRDefault="005916D6" w:rsidP="00BA5CD4">
      <w:pPr>
        <w:ind w:firstLine="708"/>
        <w:jc w:val="both"/>
      </w:pPr>
    </w:p>
    <w:p w:rsidR="005916D6" w:rsidRDefault="005916D6" w:rsidP="00BA5CD4">
      <w:pPr>
        <w:ind w:firstLine="708"/>
        <w:jc w:val="both"/>
      </w:pPr>
    </w:p>
    <w:p w:rsidR="005916D6" w:rsidRDefault="005916D6" w:rsidP="00BA5CD4">
      <w:pPr>
        <w:ind w:firstLine="708"/>
        <w:jc w:val="both"/>
      </w:pPr>
    </w:p>
    <w:p w:rsidR="005916D6" w:rsidRDefault="005916D6" w:rsidP="00BA5CD4">
      <w:pPr>
        <w:ind w:firstLine="708"/>
        <w:jc w:val="both"/>
      </w:pPr>
    </w:p>
    <w:p w:rsidR="005916D6" w:rsidRDefault="005916D6" w:rsidP="00BA5CD4">
      <w:pPr>
        <w:ind w:firstLine="708"/>
        <w:jc w:val="both"/>
      </w:pPr>
    </w:p>
    <w:p w:rsidR="005916D6" w:rsidRDefault="005916D6" w:rsidP="00BA5CD4">
      <w:pPr>
        <w:ind w:firstLine="708"/>
        <w:jc w:val="both"/>
      </w:pPr>
    </w:p>
    <w:p w:rsidR="005916D6" w:rsidRDefault="005916D6" w:rsidP="00BA5CD4">
      <w:pPr>
        <w:ind w:firstLine="708"/>
        <w:jc w:val="both"/>
      </w:pPr>
    </w:p>
    <w:p w:rsidR="005916D6" w:rsidRDefault="005916D6" w:rsidP="00BA5CD4">
      <w:pPr>
        <w:ind w:firstLine="708"/>
        <w:jc w:val="both"/>
      </w:pPr>
    </w:p>
    <w:p w:rsidR="005916D6" w:rsidRDefault="005916D6" w:rsidP="00BA5CD4">
      <w:pPr>
        <w:ind w:firstLine="708"/>
        <w:jc w:val="both"/>
      </w:pPr>
    </w:p>
    <w:p w:rsidR="005916D6" w:rsidRDefault="005916D6" w:rsidP="00BA5CD4">
      <w:pPr>
        <w:ind w:firstLine="708"/>
        <w:jc w:val="both"/>
      </w:pPr>
    </w:p>
    <w:p w:rsidR="005916D6" w:rsidRDefault="005916D6" w:rsidP="00BA5CD4">
      <w:pPr>
        <w:ind w:firstLine="708"/>
        <w:jc w:val="both"/>
      </w:pPr>
    </w:p>
    <w:p w:rsidR="005916D6" w:rsidRDefault="005916D6" w:rsidP="00BA5CD4">
      <w:pPr>
        <w:ind w:firstLine="708"/>
        <w:jc w:val="both"/>
      </w:pPr>
    </w:p>
    <w:p w:rsidR="005916D6" w:rsidRDefault="005916D6" w:rsidP="00BA5CD4">
      <w:pPr>
        <w:ind w:firstLine="708"/>
        <w:jc w:val="both"/>
      </w:pPr>
    </w:p>
    <w:p w:rsidR="005916D6" w:rsidRDefault="005916D6" w:rsidP="00BA5CD4">
      <w:pPr>
        <w:ind w:firstLine="708"/>
        <w:jc w:val="both"/>
      </w:pPr>
    </w:p>
    <w:p w:rsidR="005916D6" w:rsidRDefault="005916D6" w:rsidP="00BA5CD4">
      <w:pPr>
        <w:ind w:firstLine="708"/>
        <w:jc w:val="both"/>
      </w:pPr>
    </w:p>
    <w:p w:rsidR="005916D6" w:rsidRDefault="005916D6" w:rsidP="00BA5CD4">
      <w:pPr>
        <w:ind w:firstLine="708"/>
        <w:jc w:val="both"/>
      </w:pPr>
    </w:p>
    <w:p w:rsidR="005916D6" w:rsidRDefault="005916D6" w:rsidP="00BA5CD4">
      <w:pPr>
        <w:ind w:firstLine="708"/>
        <w:jc w:val="both"/>
      </w:pPr>
    </w:p>
    <w:p w:rsidR="005916D6" w:rsidRDefault="005916D6" w:rsidP="00BA5CD4">
      <w:pPr>
        <w:ind w:firstLine="708"/>
        <w:jc w:val="both"/>
      </w:pPr>
    </w:p>
    <w:p w:rsidR="005916D6" w:rsidRDefault="005916D6" w:rsidP="00BA5CD4">
      <w:pPr>
        <w:ind w:firstLine="708"/>
        <w:jc w:val="both"/>
      </w:pPr>
    </w:p>
    <w:p w:rsidR="005916D6" w:rsidRDefault="005916D6" w:rsidP="00BA5CD4">
      <w:pPr>
        <w:ind w:firstLine="708"/>
        <w:jc w:val="both"/>
      </w:pPr>
    </w:p>
    <w:sectPr w:rsidR="005916D6" w:rsidSect="00C45F05">
      <w:pgSz w:w="11906" w:h="16838"/>
      <w:pgMar w:top="1134" w:right="851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16D6" w:rsidRDefault="005916D6">
      <w:r>
        <w:separator/>
      </w:r>
    </w:p>
  </w:endnote>
  <w:endnote w:type="continuationSeparator" w:id="1">
    <w:p w:rsidR="005916D6" w:rsidRDefault="005916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16D6" w:rsidRDefault="005916D6">
      <w:r>
        <w:separator/>
      </w:r>
    </w:p>
  </w:footnote>
  <w:footnote w:type="continuationSeparator" w:id="1">
    <w:p w:rsidR="005916D6" w:rsidRDefault="005916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6D6" w:rsidRDefault="005916D6" w:rsidP="0071040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5916D6" w:rsidRDefault="005916D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6D6" w:rsidRDefault="005916D6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E3288"/>
    <w:multiLevelType w:val="hybridMultilevel"/>
    <w:tmpl w:val="8E22543C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D926A3"/>
    <w:multiLevelType w:val="hybridMultilevel"/>
    <w:tmpl w:val="FA50800E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00F33AB"/>
    <w:multiLevelType w:val="hybridMultilevel"/>
    <w:tmpl w:val="23B43DC8"/>
    <w:lvl w:ilvl="0" w:tplc="01C8AADC">
      <w:start w:val="24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26B2811"/>
    <w:multiLevelType w:val="hybridMultilevel"/>
    <w:tmpl w:val="FF38C646"/>
    <w:lvl w:ilvl="0" w:tplc="AE9060DA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5F04EF6"/>
    <w:multiLevelType w:val="hybridMultilevel"/>
    <w:tmpl w:val="82FECCB8"/>
    <w:lvl w:ilvl="0" w:tplc="366ACB9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460278CD"/>
    <w:multiLevelType w:val="hybridMultilevel"/>
    <w:tmpl w:val="629693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7886568"/>
    <w:multiLevelType w:val="hybridMultilevel"/>
    <w:tmpl w:val="5D8C6024"/>
    <w:lvl w:ilvl="0" w:tplc="E9C4C9F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548953AF"/>
    <w:multiLevelType w:val="hybridMultilevel"/>
    <w:tmpl w:val="99B65E74"/>
    <w:lvl w:ilvl="0" w:tplc="5D4ED59E">
      <w:start w:val="3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8">
    <w:nsid w:val="555D0846"/>
    <w:multiLevelType w:val="hybridMultilevel"/>
    <w:tmpl w:val="0B66CB6A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0125356"/>
    <w:multiLevelType w:val="hybridMultilevel"/>
    <w:tmpl w:val="ADAC0C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0DC0562"/>
    <w:multiLevelType w:val="hybridMultilevel"/>
    <w:tmpl w:val="19728FBE"/>
    <w:lvl w:ilvl="0" w:tplc="A23C6B42">
      <w:start w:val="1"/>
      <w:numFmt w:val="decimal"/>
      <w:lvlText w:val="%1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7233647D"/>
    <w:multiLevelType w:val="hybridMultilevel"/>
    <w:tmpl w:val="59428B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ED509E1"/>
    <w:multiLevelType w:val="hybridMultilevel"/>
    <w:tmpl w:val="1B1666CE"/>
    <w:lvl w:ilvl="0" w:tplc="D77C5428">
      <w:start w:val="1"/>
      <w:numFmt w:val="upperRoman"/>
      <w:lvlText w:val="%1."/>
      <w:lvlJc w:val="left"/>
      <w:pPr>
        <w:ind w:left="780" w:hanging="72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5"/>
  </w:num>
  <w:num w:numId="5">
    <w:abstractNumId w:val="0"/>
  </w:num>
  <w:num w:numId="6">
    <w:abstractNumId w:val="1"/>
  </w:num>
  <w:num w:numId="7">
    <w:abstractNumId w:val="9"/>
  </w:num>
  <w:num w:numId="8">
    <w:abstractNumId w:val="11"/>
  </w:num>
  <w:num w:numId="9">
    <w:abstractNumId w:val="4"/>
  </w:num>
  <w:num w:numId="10">
    <w:abstractNumId w:val="10"/>
  </w:num>
  <w:num w:numId="11">
    <w:abstractNumId w:val="6"/>
  </w:num>
  <w:num w:numId="12">
    <w:abstractNumId w:val="1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embedSystemFonts/>
  <w:stylePaneFormatFilter w:val="3F01"/>
  <w:defaultTabStop w:val="907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7195"/>
    <w:rsid w:val="00000425"/>
    <w:rsid w:val="000041A8"/>
    <w:rsid w:val="00004B64"/>
    <w:rsid w:val="000160CB"/>
    <w:rsid w:val="00017944"/>
    <w:rsid w:val="00017CAE"/>
    <w:rsid w:val="00020EA3"/>
    <w:rsid w:val="00025009"/>
    <w:rsid w:val="00033272"/>
    <w:rsid w:val="00036B56"/>
    <w:rsid w:val="0003716D"/>
    <w:rsid w:val="0004001B"/>
    <w:rsid w:val="000404AF"/>
    <w:rsid w:val="00040B94"/>
    <w:rsid w:val="00043F08"/>
    <w:rsid w:val="00046DA5"/>
    <w:rsid w:val="00047C89"/>
    <w:rsid w:val="00051047"/>
    <w:rsid w:val="00052265"/>
    <w:rsid w:val="00054E06"/>
    <w:rsid w:val="00057CD9"/>
    <w:rsid w:val="00061AA9"/>
    <w:rsid w:val="0006671E"/>
    <w:rsid w:val="000722D5"/>
    <w:rsid w:val="0007299C"/>
    <w:rsid w:val="000731A0"/>
    <w:rsid w:val="00073D3E"/>
    <w:rsid w:val="000748FE"/>
    <w:rsid w:val="00074DF3"/>
    <w:rsid w:val="0007566A"/>
    <w:rsid w:val="0007642E"/>
    <w:rsid w:val="000802FC"/>
    <w:rsid w:val="000823B8"/>
    <w:rsid w:val="00084F4D"/>
    <w:rsid w:val="0008631B"/>
    <w:rsid w:val="00086D05"/>
    <w:rsid w:val="00092828"/>
    <w:rsid w:val="00093110"/>
    <w:rsid w:val="00093B7E"/>
    <w:rsid w:val="00095973"/>
    <w:rsid w:val="000A4363"/>
    <w:rsid w:val="000A4774"/>
    <w:rsid w:val="000A632C"/>
    <w:rsid w:val="000A7912"/>
    <w:rsid w:val="000B0F2A"/>
    <w:rsid w:val="000B20DD"/>
    <w:rsid w:val="000B271B"/>
    <w:rsid w:val="000B52A0"/>
    <w:rsid w:val="000C024E"/>
    <w:rsid w:val="000C1097"/>
    <w:rsid w:val="000C3C2C"/>
    <w:rsid w:val="000D0E0D"/>
    <w:rsid w:val="000D2529"/>
    <w:rsid w:val="000D2C96"/>
    <w:rsid w:val="000D32A2"/>
    <w:rsid w:val="000D33A0"/>
    <w:rsid w:val="000D36FD"/>
    <w:rsid w:val="000D37A1"/>
    <w:rsid w:val="000D4101"/>
    <w:rsid w:val="000D4FC9"/>
    <w:rsid w:val="000D6520"/>
    <w:rsid w:val="000D703F"/>
    <w:rsid w:val="000D7D76"/>
    <w:rsid w:val="000E0A20"/>
    <w:rsid w:val="000E1DBF"/>
    <w:rsid w:val="000E2F24"/>
    <w:rsid w:val="000E663E"/>
    <w:rsid w:val="000E7877"/>
    <w:rsid w:val="000E7C8E"/>
    <w:rsid w:val="000F0B6D"/>
    <w:rsid w:val="000F41F4"/>
    <w:rsid w:val="000F44FF"/>
    <w:rsid w:val="000F753D"/>
    <w:rsid w:val="00100724"/>
    <w:rsid w:val="001057F5"/>
    <w:rsid w:val="00111697"/>
    <w:rsid w:val="00112829"/>
    <w:rsid w:val="001131D9"/>
    <w:rsid w:val="0012013F"/>
    <w:rsid w:val="00121852"/>
    <w:rsid w:val="00122B41"/>
    <w:rsid w:val="00122F6E"/>
    <w:rsid w:val="00124E73"/>
    <w:rsid w:val="001251DD"/>
    <w:rsid w:val="001269E4"/>
    <w:rsid w:val="00126FC9"/>
    <w:rsid w:val="00132A39"/>
    <w:rsid w:val="00134AA8"/>
    <w:rsid w:val="001400C4"/>
    <w:rsid w:val="00140B6B"/>
    <w:rsid w:val="00145C13"/>
    <w:rsid w:val="00150C2C"/>
    <w:rsid w:val="001510D4"/>
    <w:rsid w:val="00151EBE"/>
    <w:rsid w:val="0015363C"/>
    <w:rsid w:val="00154865"/>
    <w:rsid w:val="0015496C"/>
    <w:rsid w:val="00154EBE"/>
    <w:rsid w:val="00155CFF"/>
    <w:rsid w:val="00155F3A"/>
    <w:rsid w:val="00160037"/>
    <w:rsid w:val="0016334C"/>
    <w:rsid w:val="001641CB"/>
    <w:rsid w:val="00166145"/>
    <w:rsid w:val="001667DA"/>
    <w:rsid w:val="00170923"/>
    <w:rsid w:val="00171033"/>
    <w:rsid w:val="001722DD"/>
    <w:rsid w:val="00173EB4"/>
    <w:rsid w:val="00173FF7"/>
    <w:rsid w:val="00175F28"/>
    <w:rsid w:val="0018797C"/>
    <w:rsid w:val="00190689"/>
    <w:rsid w:val="00190B57"/>
    <w:rsid w:val="00190CA5"/>
    <w:rsid w:val="00190F67"/>
    <w:rsid w:val="00192126"/>
    <w:rsid w:val="0019474A"/>
    <w:rsid w:val="00194E51"/>
    <w:rsid w:val="00195BAF"/>
    <w:rsid w:val="00195CB1"/>
    <w:rsid w:val="001964E9"/>
    <w:rsid w:val="00196768"/>
    <w:rsid w:val="001973D9"/>
    <w:rsid w:val="00197893"/>
    <w:rsid w:val="001A0878"/>
    <w:rsid w:val="001A4957"/>
    <w:rsid w:val="001B3ACE"/>
    <w:rsid w:val="001B4960"/>
    <w:rsid w:val="001B4CDA"/>
    <w:rsid w:val="001B5E01"/>
    <w:rsid w:val="001B782C"/>
    <w:rsid w:val="001C0F50"/>
    <w:rsid w:val="001C20F8"/>
    <w:rsid w:val="001C227B"/>
    <w:rsid w:val="001C412B"/>
    <w:rsid w:val="001C430B"/>
    <w:rsid w:val="001C4965"/>
    <w:rsid w:val="001C58A9"/>
    <w:rsid w:val="001D600A"/>
    <w:rsid w:val="001E104C"/>
    <w:rsid w:val="001E5B17"/>
    <w:rsid w:val="001E5F94"/>
    <w:rsid w:val="001E62D7"/>
    <w:rsid w:val="001F1C7B"/>
    <w:rsid w:val="001F2967"/>
    <w:rsid w:val="001F5B27"/>
    <w:rsid w:val="001F6D3B"/>
    <w:rsid w:val="002000B5"/>
    <w:rsid w:val="00200F4B"/>
    <w:rsid w:val="00204C64"/>
    <w:rsid w:val="00207492"/>
    <w:rsid w:val="002103BD"/>
    <w:rsid w:val="002104F0"/>
    <w:rsid w:val="002107A4"/>
    <w:rsid w:val="00212E2C"/>
    <w:rsid w:val="0021377E"/>
    <w:rsid w:val="00221597"/>
    <w:rsid w:val="002237D9"/>
    <w:rsid w:val="002258ED"/>
    <w:rsid w:val="00226BC6"/>
    <w:rsid w:val="002278AC"/>
    <w:rsid w:val="00227EDE"/>
    <w:rsid w:val="00231FD9"/>
    <w:rsid w:val="002369A1"/>
    <w:rsid w:val="0024054D"/>
    <w:rsid w:val="0024075E"/>
    <w:rsid w:val="00245DF6"/>
    <w:rsid w:val="00246DB6"/>
    <w:rsid w:val="00254036"/>
    <w:rsid w:val="00262371"/>
    <w:rsid w:val="00262681"/>
    <w:rsid w:val="002637C0"/>
    <w:rsid w:val="00264577"/>
    <w:rsid w:val="00265753"/>
    <w:rsid w:val="0027353D"/>
    <w:rsid w:val="00280211"/>
    <w:rsid w:val="0028172C"/>
    <w:rsid w:val="00282996"/>
    <w:rsid w:val="00282EAC"/>
    <w:rsid w:val="00283B53"/>
    <w:rsid w:val="00290619"/>
    <w:rsid w:val="00291242"/>
    <w:rsid w:val="00292771"/>
    <w:rsid w:val="00293EC9"/>
    <w:rsid w:val="00297A5A"/>
    <w:rsid w:val="002A073F"/>
    <w:rsid w:val="002A154F"/>
    <w:rsid w:val="002A1F3B"/>
    <w:rsid w:val="002A3825"/>
    <w:rsid w:val="002B2980"/>
    <w:rsid w:val="002B4ABF"/>
    <w:rsid w:val="002C1DB7"/>
    <w:rsid w:val="002C2D97"/>
    <w:rsid w:val="002C7361"/>
    <w:rsid w:val="002D28A3"/>
    <w:rsid w:val="002D60B6"/>
    <w:rsid w:val="002E0F10"/>
    <w:rsid w:val="002E22CC"/>
    <w:rsid w:val="002E336F"/>
    <w:rsid w:val="002E4987"/>
    <w:rsid w:val="002E4B8B"/>
    <w:rsid w:val="002E4C96"/>
    <w:rsid w:val="002E7A90"/>
    <w:rsid w:val="002F07E6"/>
    <w:rsid w:val="002F1AE7"/>
    <w:rsid w:val="002F2EE6"/>
    <w:rsid w:val="002F3DD1"/>
    <w:rsid w:val="002F5979"/>
    <w:rsid w:val="002F65BC"/>
    <w:rsid w:val="003004DE"/>
    <w:rsid w:val="00302216"/>
    <w:rsid w:val="0030322E"/>
    <w:rsid w:val="0030638F"/>
    <w:rsid w:val="00307AA8"/>
    <w:rsid w:val="00311118"/>
    <w:rsid w:val="003130E5"/>
    <w:rsid w:val="00317D1C"/>
    <w:rsid w:val="00322798"/>
    <w:rsid w:val="00324E1F"/>
    <w:rsid w:val="00327633"/>
    <w:rsid w:val="003323C9"/>
    <w:rsid w:val="0033616E"/>
    <w:rsid w:val="0033739F"/>
    <w:rsid w:val="00340CF5"/>
    <w:rsid w:val="00341D76"/>
    <w:rsid w:val="00341F72"/>
    <w:rsid w:val="00343C51"/>
    <w:rsid w:val="0034671B"/>
    <w:rsid w:val="0035633A"/>
    <w:rsid w:val="003629D3"/>
    <w:rsid w:val="00362CF4"/>
    <w:rsid w:val="0036376A"/>
    <w:rsid w:val="00365E44"/>
    <w:rsid w:val="003664EC"/>
    <w:rsid w:val="0036674B"/>
    <w:rsid w:val="00367482"/>
    <w:rsid w:val="00370000"/>
    <w:rsid w:val="00370ED7"/>
    <w:rsid w:val="0037320C"/>
    <w:rsid w:val="00376877"/>
    <w:rsid w:val="00385869"/>
    <w:rsid w:val="00387E4D"/>
    <w:rsid w:val="00392D8F"/>
    <w:rsid w:val="00393A4D"/>
    <w:rsid w:val="00394E30"/>
    <w:rsid w:val="003953B3"/>
    <w:rsid w:val="003971AE"/>
    <w:rsid w:val="00397392"/>
    <w:rsid w:val="003A0845"/>
    <w:rsid w:val="003A2DEF"/>
    <w:rsid w:val="003A6030"/>
    <w:rsid w:val="003A6134"/>
    <w:rsid w:val="003A7288"/>
    <w:rsid w:val="003B2291"/>
    <w:rsid w:val="003B4513"/>
    <w:rsid w:val="003B4CCD"/>
    <w:rsid w:val="003B749A"/>
    <w:rsid w:val="003C18BF"/>
    <w:rsid w:val="003C3F1F"/>
    <w:rsid w:val="003C5667"/>
    <w:rsid w:val="003C7239"/>
    <w:rsid w:val="003D2EE7"/>
    <w:rsid w:val="003E072E"/>
    <w:rsid w:val="003E3E45"/>
    <w:rsid w:val="003E5734"/>
    <w:rsid w:val="003F1C98"/>
    <w:rsid w:val="003F1F67"/>
    <w:rsid w:val="003F30CA"/>
    <w:rsid w:val="003F344E"/>
    <w:rsid w:val="003F4EAA"/>
    <w:rsid w:val="003F517F"/>
    <w:rsid w:val="003F5296"/>
    <w:rsid w:val="003F6C18"/>
    <w:rsid w:val="00400C6C"/>
    <w:rsid w:val="0040179E"/>
    <w:rsid w:val="004064C5"/>
    <w:rsid w:val="004138E4"/>
    <w:rsid w:val="00414FC0"/>
    <w:rsid w:val="00416F3C"/>
    <w:rsid w:val="004179F4"/>
    <w:rsid w:val="00417D57"/>
    <w:rsid w:val="004214CC"/>
    <w:rsid w:val="00422914"/>
    <w:rsid w:val="00424770"/>
    <w:rsid w:val="00424D68"/>
    <w:rsid w:val="004269B6"/>
    <w:rsid w:val="00426D8A"/>
    <w:rsid w:val="004279F9"/>
    <w:rsid w:val="00430A2D"/>
    <w:rsid w:val="00430C53"/>
    <w:rsid w:val="00431644"/>
    <w:rsid w:val="004400EB"/>
    <w:rsid w:val="004426CD"/>
    <w:rsid w:val="004438E1"/>
    <w:rsid w:val="00446207"/>
    <w:rsid w:val="0045046E"/>
    <w:rsid w:val="00450BBD"/>
    <w:rsid w:val="0045596B"/>
    <w:rsid w:val="00457EFB"/>
    <w:rsid w:val="004600DC"/>
    <w:rsid w:val="004634F1"/>
    <w:rsid w:val="00464C73"/>
    <w:rsid w:val="00473588"/>
    <w:rsid w:val="004735DF"/>
    <w:rsid w:val="00474576"/>
    <w:rsid w:val="00475BEC"/>
    <w:rsid w:val="00476444"/>
    <w:rsid w:val="00480F56"/>
    <w:rsid w:val="004820FF"/>
    <w:rsid w:val="004829E0"/>
    <w:rsid w:val="00483A4B"/>
    <w:rsid w:val="00483E83"/>
    <w:rsid w:val="00484386"/>
    <w:rsid w:val="004849FD"/>
    <w:rsid w:val="004936B1"/>
    <w:rsid w:val="004936BB"/>
    <w:rsid w:val="00494116"/>
    <w:rsid w:val="0049553F"/>
    <w:rsid w:val="00496B27"/>
    <w:rsid w:val="0049744F"/>
    <w:rsid w:val="004A088D"/>
    <w:rsid w:val="004A173E"/>
    <w:rsid w:val="004A370E"/>
    <w:rsid w:val="004A48AF"/>
    <w:rsid w:val="004A523B"/>
    <w:rsid w:val="004A5ADA"/>
    <w:rsid w:val="004B02B1"/>
    <w:rsid w:val="004B0644"/>
    <w:rsid w:val="004B12EE"/>
    <w:rsid w:val="004B5C13"/>
    <w:rsid w:val="004B5D99"/>
    <w:rsid w:val="004C2644"/>
    <w:rsid w:val="004C4735"/>
    <w:rsid w:val="004C675E"/>
    <w:rsid w:val="004D1893"/>
    <w:rsid w:val="004D18B5"/>
    <w:rsid w:val="004D6FC4"/>
    <w:rsid w:val="004E0283"/>
    <w:rsid w:val="004E0A05"/>
    <w:rsid w:val="004E2011"/>
    <w:rsid w:val="004E263E"/>
    <w:rsid w:val="004E27E0"/>
    <w:rsid w:val="004E354F"/>
    <w:rsid w:val="004E676B"/>
    <w:rsid w:val="004E79C7"/>
    <w:rsid w:val="004E7C77"/>
    <w:rsid w:val="004F0578"/>
    <w:rsid w:val="004F0C5C"/>
    <w:rsid w:val="004F0EDF"/>
    <w:rsid w:val="004F18AC"/>
    <w:rsid w:val="004F27E3"/>
    <w:rsid w:val="004F3D22"/>
    <w:rsid w:val="004F687B"/>
    <w:rsid w:val="00502604"/>
    <w:rsid w:val="005039A6"/>
    <w:rsid w:val="0050592C"/>
    <w:rsid w:val="00505DC1"/>
    <w:rsid w:val="0050646F"/>
    <w:rsid w:val="00506B38"/>
    <w:rsid w:val="005126C9"/>
    <w:rsid w:val="00513F9D"/>
    <w:rsid w:val="005153A7"/>
    <w:rsid w:val="00517193"/>
    <w:rsid w:val="00523069"/>
    <w:rsid w:val="005259EA"/>
    <w:rsid w:val="0053096A"/>
    <w:rsid w:val="00534682"/>
    <w:rsid w:val="00535699"/>
    <w:rsid w:val="005401B4"/>
    <w:rsid w:val="00540D06"/>
    <w:rsid w:val="00541B41"/>
    <w:rsid w:val="00541FBA"/>
    <w:rsid w:val="005524A9"/>
    <w:rsid w:val="00552BDE"/>
    <w:rsid w:val="00553190"/>
    <w:rsid w:val="00556543"/>
    <w:rsid w:val="00561A17"/>
    <w:rsid w:val="00572BFC"/>
    <w:rsid w:val="00574617"/>
    <w:rsid w:val="00575385"/>
    <w:rsid w:val="00583BDD"/>
    <w:rsid w:val="00583FAC"/>
    <w:rsid w:val="00584F1A"/>
    <w:rsid w:val="0058660A"/>
    <w:rsid w:val="00586B90"/>
    <w:rsid w:val="00587CB6"/>
    <w:rsid w:val="005908C6"/>
    <w:rsid w:val="005916D6"/>
    <w:rsid w:val="0059353F"/>
    <w:rsid w:val="005936D3"/>
    <w:rsid w:val="00595A11"/>
    <w:rsid w:val="005A2068"/>
    <w:rsid w:val="005A759B"/>
    <w:rsid w:val="005A77CD"/>
    <w:rsid w:val="005A7C19"/>
    <w:rsid w:val="005B3283"/>
    <w:rsid w:val="005B76C7"/>
    <w:rsid w:val="005C2DF2"/>
    <w:rsid w:val="005C3264"/>
    <w:rsid w:val="005C5F09"/>
    <w:rsid w:val="005C6EB9"/>
    <w:rsid w:val="005D2A8D"/>
    <w:rsid w:val="005D4E2C"/>
    <w:rsid w:val="005D6BDD"/>
    <w:rsid w:val="005D7330"/>
    <w:rsid w:val="005E2E22"/>
    <w:rsid w:val="005E4311"/>
    <w:rsid w:val="005E4756"/>
    <w:rsid w:val="005E537C"/>
    <w:rsid w:val="005F0886"/>
    <w:rsid w:val="005F46EC"/>
    <w:rsid w:val="005F6B44"/>
    <w:rsid w:val="006034FD"/>
    <w:rsid w:val="006040B2"/>
    <w:rsid w:val="0060445E"/>
    <w:rsid w:val="0060557E"/>
    <w:rsid w:val="006060A3"/>
    <w:rsid w:val="00606612"/>
    <w:rsid w:val="00607F50"/>
    <w:rsid w:val="00610FC4"/>
    <w:rsid w:val="00613061"/>
    <w:rsid w:val="0061433C"/>
    <w:rsid w:val="006144C2"/>
    <w:rsid w:val="00616455"/>
    <w:rsid w:val="00620510"/>
    <w:rsid w:val="0062357E"/>
    <w:rsid w:val="00625B98"/>
    <w:rsid w:val="0062600E"/>
    <w:rsid w:val="00630F09"/>
    <w:rsid w:val="00631F98"/>
    <w:rsid w:val="00633B9A"/>
    <w:rsid w:val="00634C02"/>
    <w:rsid w:val="006374CC"/>
    <w:rsid w:val="00642880"/>
    <w:rsid w:val="00642A9D"/>
    <w:rsid w:val="00646B40"/>
    <w:rsid w:val="00650693"/>
    <w:rsid w:val="00651315"/>
    <w:rsid w:val="00651D18"/>
    <w:rsid w:val="006523FB"/>
    <w:rsid w:val="00655347"/>
    <w:rsid w:val="006606B6"/>
    <w:rsid w:val="0066144B"/>
    <w:rsid w:val="00662B14"/>
    <w:rsid w:val="006655F5"/>
    <w:rsid w:val="00666A83"/>
    <w:rsid w:val="00666BE5"/>
    <w:rsid w:val="006701DA"/>
    <w:rsid w:val="00672F16"/>
    <w:rsid w:val="00672FBF"/>
    <w:rsid w:val="00673B31"/>
    <w:rsid w:val="00673D72"/>
    <w:rsid w:val="0067405D"/>
    <w:rsid w:val="006746A7"/>
    <w:rsid w:val="0067517F"/>
    <w:rsid w:val="00675369"/>
    <w:rsid w:val="0067553C"/>
    <w:rsid w:val="006762EE"/>
    <w:rsid w:val="006836C8"/>
    <w:rsid w:val="00684F72"/>
    <w:rsid w:val="00690307"/>
    <w:rsid w:val="00690C31"/>
    <w:rsid w:val="00696FBB"/>
    <w:rsid w:val="00697F22"/>
    <w:rsid w:val="006A072D"/>
    <w:rsid w:val="006A0FA9"/>
    <w:rsid w:val="006A2B3C"/>
    <w:rsid w:val="006A31B2"/>
    <w:rsid w:val="006A564B"/>
    <w:rsid w:val="006A6027"/>
    <w:rsid w:val="006A6563"/>
    <w:rsid w:val="006A6947"/>
    <w:rsid w:val="006B5F36"/>
    <w:rsid w:val="006B6DDF"/>
    <w:rsid w:val="006B7707"/>
    <w:rsid w:val="006C031F"/>
    <w:rsid w:val="006C1229"/>
    <w:rsid w:val="006C1667"/>
    <w:rsid w:val="006C23D1"/>
    <w:rsid w:val="006C607B"/>
    <w:rsid w:val="006D762A"/>
    <w:rsid w:val="006D7E51"/>
    <w:rsid w:val="006E0B01"/>
    <w:rsid w:val="006E60FD"/>
    <w:rsid w:val="006E6678"/>
    <w:rsid w:val="006F0CCE"/>
    <w:rsid w:val="006F2E05"/>
    <w:rsid w:val="006F4B5B"/>
    <w:rsid w:val="006F680B"/>
    <w:rsid w:val="006F7AA7"/>
    <w:rsid w:val="0070345D"/>
    <w:rsid w:val="00703E81"/>
    <w:rsid w:val="0070436E"/>
    <w:rsid w:val="00704A43"/>
    <w:rsid w:val="00706620"/>
    <w:rsid w:val="00710400"/>
    <w:rsid w:val="00710707"/>
    <w:rsid w:val="00713DBC"/>
    <w:rsid w:val="007156E9"/>
    <w:rsid w:val="00720BE8"/>
    <w:rsid w:val="00721B1A"/>
    <w:rsid w:val="00722017"/>
    <w:rsid w:val="00724DC6"/>
    <w:rsid w:val="007268F6"/>
    <w:rsid w:val="00727590"/>
    <w:rsid w:val="007327E4"/>
    <w:rsid w:val="00733521"/>
    <w:rsid w:val="007342BE"/>
    <w:rsid w:val="00737A7F"/>
    <w:rsid w:val="007436A5"/>
    <w:rsid w:val="00744A4A"/>
    <w:rsid w:val="00747195"/>
    <w:rsid w:val="00752E99"/>
    <w:rsid w:val="00752E9D"/>
    <w:rsid w:val="00752FBA"/>
    <w:rsid w:val="007534FB"/>
    <w:rsid w:val="007537FB"/>
    <w:rsid w:val="00755203"/>
    <w:rsid w:val="007562C7"/>
    <w:rsid w:val="00760AE6"/>
    <w:rsid w:val="00762A0C"/>
    <w:rsid w:val="0076329C"/>
    <w:rsid w:val="0076358F"/>
    <w:rsid w:val="00763F7B"/>
    <w:rsid w:val="0076553A"/>
    <w:rsid w:val="00771E21"/>
    <w:rsid w:val="0078268A"/>
    <w:rsid w:val="00782BCC"/>
    <w:rsid w:val="00784D3F"/>
    <w:rsid w:val="00785771"/>
    <w:rsid w:val="0079090E"/>
    <w:rsid w:val="00791C00"/>
    <w:rsid w:val="0079233B"/>
    <w:rsid w:val="0079250C"/>
    <w:rsid w:val="00796667"/>
    <w:rsid w:val="0079768D"/>
    <w:rsid w:val="007A096F"/>
    <w:rsid w:val="007A0F89"/>
    <w:rsid w:val="007A459F"/>
    <w:rsid w:val="007A48FC"/>
    <w:rsid w:val="007A6293"/>
    <w:rsid w:val="007B7474"/>
    <w:rsid w:val="007B7F49"/>
    <w:rsid w:val="007C0824"/>
    <w:rsid w:val="007C0A27"/>
    <w:rsid w:val="007C0C3E"/>
    <w:rsid w:val="007C1795"/>
    <w:rsid w:val="007C3080"/>
    <w:rsid w:val="007C32E0"/>
    <w:rsid w:val="007C3B83"/>
    <w:rsid w:val="007D07E6"/>
    <w:rsid w:val="007D0947"/>
    <w:rsid w:val="007D6C6E"/>
    <w:rsid w:val="007D7C05"/>
    <w:rsid w:val="007E08E7"/>
    <w:rsid w:val="007E115D"/>
    <w:rsid w:val="007E1AEA"/>
    <w:rsid w:val="007E2616"/>
    <w:rsid w:val="007E3FA1"/>
    <w:rsid w:val="007E4658"/>
    <w:rsid w:val="007E5AC6"/>
    <w:rsid w:val="007E7084"/>
    <w:rsid w:val="007F0847"/>
    <w:rsid w:val="007F48B9"/>
    <w:rsid w:val="007F64AE"/>
    <w:rsid w:val="00801395"/>
    <w:rsid w:val="008023E1"/>
    <w:rsid w:val="0080496D"/>
    <w:rsid w:val="00811863"/>
    <w:rsid w:val="00815DC3"/>
    <w:rsid w:val="0081763E"/>
    <w:rsid w:val="00820914"/>
    <w:rsid w:val="008217EB"/>
    <w:rsid w:val="00823FD0"/>
    <w:rsid w:val="00824B26"/>
    <w:rsid w:val="00825A02"/>
    <w:rsid w:val="00825EDF"/>
    <w:rsid w:val="008264C8"/>
    <w:rsid w:val="00830DB8"/>
    <w:rsid w:val="00831636"/>
    <w:rsid w:val="00831879"/>
    <w:rsid w:val="008322F5"/>
    <w:rsid w:val="00835FA9"/>
    <w:rsid w:val="008363FF"/>
    <w:rsid w:val="00836A23"/>
    <w:rsid w:val="008426A0"/>
    <w:rsid w:val="0084665A"/>
    <w:rsid w:val="008500FE"/>
    <w:rsid w:val="0085014F"/>
    <w:rsid w:val="0085301F"/>
    <w:rsid w:val="0085464F"/>
    <w:rsid w:val="0085683D"/>
    <w:rsid w:val="00857C70"/>
    <w:rsid w:val="00862128"/>
    <w:rsid w:val="008672A0"/>
    <w:rsid w:val="00867741"/>
    <w:rsid w:val="0087056D"/>
    <w:rsid w:val="00872CFB"/>
    <w:rsid w:val="00872DB1"/>
    <w:rsid w:val="008740B8"/>
    <w:rsid w:val="0087524E"/>
    <w:rsid w:val="00876E03"/>
    <w:rsid w:val="00884C8D"/>
    <w:rsid w:val="00886FE4"/>
    <w:rsid w:val="00887378"/>
    <w:rsid w:val="00887475"/>
    <w:rsid w:val="008874AE"/>
    <w:rsid w:val="00890314"/>
    <w:rsid w:val="008908B1"/>
    <w:rsid w:val="00890A3E"/>
    <w:rsid w:val="00890AB5"/>
    <w:rsid w:val="00894097"/>
    <w:rsid w:val="00896607"/>
    <w:rsid w:val="008A1955"/>
    <w:rsid w:val="008A284B"/>
    <w:rsid w:val="008A4509"/>
    <w:rsid w:val="008A65C2"/>
    <w:rsid w:val="008A7E5F"/>
    <w:rsid w:val="008B03DE"/>
    <w:rsid w:val="008B1203"/>
    <w:rsid w:val="008B2B26"/>
    <w:rsid w:val="008B3693"/>
    <w:rsid w:val="008B3D59"/>
    <w:rsid w:val="008C0B68"/>
    <w:rsid w:val="008C0BC2"/>
    <w:rsid w:val="008C18EF"/>
    <w:rsid w:val="008C3129"/>
    <w:rsid w:val="008C5F32"/>
    <w:rsid w:val="008D1160"/>
    <w:rsid w:val="008D3C6B"/>
    <w:rsid w:val="008D5467"/>
    <w:rsid w:val="008E0968"/>
    <w:rsid w:val="008E3D8A"/>
    <w:rsid w:val="008E5064"/>
    <w:rsid w:val="008E74E4"/>
    <w:rsid w:val="008F0A3D"/>
    <w:rsid w:val="0090065A"/>
    <w:rsid w:val="00903870"/>
    <w:rsid w:val="0090526A"/>
    <w:rsid w:val="00906F23"/>
    <w:rsid w:val="0091054A"/>
    <w:rsid w:val="00913241"/>
    <w:rsid w:val="00914625"/>
    <w:rsid w:val="00915880"/>
    <w:rsid w:val="00915BBD"/>
    <w:rsid w:val="00915CF0"/>
    <w:rsid w:val="00915EBF"/>
    <w:rsid w:val="00917D3F"/>
    <w:rsid w:val="00922D73"/>
    <w:rsid w:val="0092437D"/>
    <w:rsid w:val="00931236"/>
    <w:rsid w:val="00931EEF"/>
    <w:rsid w:val="00933F63"/>
    <w:rsid w:val="009371A3"/>
    <w:rsid w:val="00941742"/>
    <w:rsid w:val="0094320D"/>
    <w:rsid w:val="009450AE"/>
    <w:rsid w:val="00947677"/>
    <w:rsid w:val="00950943"/>
    <w:rsid w:val="00951FC0"/>
    <w:rsid w:val="0095509D"/>
    <w:rsid w:val="009552F8"/>
    <w:rsid w:val="009560D8"/>
    <w:rsid w:val="009605F4"/>
    <w:rsid w:val="009616B6"/>
    <w:rsid w:val="00961ED4"/>
    <w:rsid w:val="00963766"/>
    <w:rsid w:val="00965C2D"/>
    <w:rsid w:val="00971B69"/>
    <w:rsid w:val="009724A9"/>
    <w:rsid w:val="00972A34"/>
    <w:rsid w:val="0097334E"/>
    <w:rsid w:val="00975A49"/>
    <w:rsid w:val="00976934"/>
    <w:rsid w:val="0097710D"/>
    <w:rsid w:val="0098290A"/>
    <w:rsid w:val="00983D51"/>
    <w:rsid w:val="0098646A"/>
    <w:rsid w:val="009869C7"/>
    <w:rsid w:val="009918CB"/>
    <w:rsid w:val="00992B7C"/>
    <w:rsid w:val="00994005"/>
    <w:rsid w:val="00994C2B"/>
    <w:rsid w:val="00997F7F"/>
    <w:rsid w:val="009A09BA"/>
    <w:rsid w:val="009A2F48"/>
    <w:rsid w:val="009A5441"/>
    <w:rsid w:val="009B0CC7"/>
    <w:rsid w:val="009B3B2D"/>
    <w:rsid w:val="009B5873"/>
    <w:rsid w:val="009C1386"/>
    <w:rsid w:val="009C2F8C"/>
    <w:rsid w:val="009C41CA"/>
    <w:rsid w:val="009D27BE"/>
    <w:rsid w:val="009D32C8"/>
    <w:rsid w:val="009D3721"/>
    <w:rsid w:val="009D3AB5"/>
    <w:rsid w:val="009D4B05"/>
    <w:rsid w:val="009E3F00"/>
    <w:rsid w:val="009E461F"/>
    <w:rsid w:val="009F1516"/>
    <w:rsid w:val="009F1608"/>
    <w:rsid w:val="009F5617"/>
    <w:rsid w:val="009F6DC7"/>
    <w:rsid w:val="009F6F14"/>
    <w:rsid w:val="00A00236"/>
    <w:rsid w:val="00A00266"/>
    <w:rsid w:val="00A015C0"/>
    <w:rsid w:val="00A01D93"/>
    <w:rsid w:val="00A01EA2"/>
    <w:rsid w:val="00A0245B"/>
    <w:rsid w:val="00A02C01"/>
    <w:rsid w:val="00A06248"/>
    <w:rsid w:val="00A07378"/>
    <w:rsid w:val="00A108B5"/>
    <w:rsid w:val="00A118A9"/>
    <w:rsid w:val="00A12549"/>
    <w:rsid w:val="00A15365"/>
    <w:rsid w:val="00A169EF"/>
    <w:rsid w:val="00A2092B"/>
    <w:rsid w:val="00A209BD"/>
    <w:rsid w:val="00A23E12"/>
    <w:rsid w:val="00A2588B"/>
    <w:rsid w:val="00A260AB"/>
    <w:rsid w:val="00A279D0"/>
    <w:rsid w:val="00A27DA4"/>
    <w:rsid w:val="00A301FA"/>
    <w:rsid w:val="00A30C1C"/>
    <w:rsid w:val="00A3116B"/>
    <w:rsid w:val="00A31831"/>
    <w:rsid w:val="00A326D9"/>
    <w:rsid w:val="00A3369D"/>
    <w:rsid w:val="00A3457E"/>
    <w:rsid w:val="00A3512F"/>
    <w:rsid w:val="00A361ED"/>
    <w:rsid w:val="00A363F8"/>
    <w:rsid w:val="00A40D44"/>
    <w:rsid w:val="00A413D0"/>
    <w:rsid w:val="00A4257F"/>
    <w:rsid w:val="00A43544"/>
    <w:rsid w:val="00A45E53"/>
    <w:rsid w:val="00A47E0C"/>
    <w:rsid w:val="00A5007F"/>
    <w:rsid w:val="00A507F9"/>
    <w:rsid w:val="00A56B9F"/>
    <w:rsid w:val="00A60966"/>
    <w:rsid w:val="00A6256A"/>
    <w:rsid w:val="00A677CA"/>
    <w:rsid w:val="00A701FB"/>
    <w:rsid w:val="00A718CF"/>
    <w:rsid w:val="00A760BE"/>
    <w:rsid w:val="00A76FD1"/>
    <w:rsid w:val="00A801C8"/>
    <w:rsid w:val="00A81CD3"/>
    <w:rsid w:val="00A83A7A"/>
    <w:rsid w:val="00A85344"/>
    <w:rsid w:val="00A86FCC"/>
    <w:rsid w:val="00A9006E"/>
    <w:rsid w:val="00A90E65"/>
    <w:rsid w:val="00A91725"/>
    <w:rsid w:val="00A927FC"/>
    <w:rsid w:val="00A93D03"/>
    <w:rsid w:val="00A95C4F"/>
    <w:rsid w:val="00A96BA0"/>
    <w:rsid w:val="00AA05F4"/>
    <w:rsid w:val="00AA163C"/>
    <w:rsid w:val="00AA2873"/>
    <w:rsid w:val="00AB4325"/>
    <w:rsid w:val="00AB4C2C"/>
    <w:rsid w:val="00AB4F68"/>
    <w:rsid w:val="00AB5399"/>
    <w:rsid w:val="00AB6B33"/>
    <w:rsid w:val="00AB7B5A"/>
    <w:rsid w:val="00AB7D6D"/>
    <w:rsid w:val="00AC0E33"/>
    <w:rsid w:val="00AC22BD"/>
    <w:rsid w:val="00AC3FF3"/>
    <w:rsid w:val="00AC4A37"/>
    <w:rsid w:val="00AC57E0"/>
    <w:rsid w:val="00AC59EF"/>
    <w:rsid w:val="00AC5CDD"/>
    <w:rsid w:val="00AC6153"/>
    <w:rsid w:val="00AC672D"/>
    <w:rsid w:val="00AC7F02"/>
    <w:rsid w:val="00AD1A3C"/>
    <w:rsid w:val="00AD2D25"/>
    <w:rsid w:val="00AD30F6"/>
    <w:rsid w:val="00AD540F"/>
    <w:rsid w:val="00AD6CDF"/>
    <w:rsid w:val="00AE000A"/>
    <w:rsid w:val="00AE1D39"/>
    <w:rsid w:val="00AE3A32"/>
    <w:rsid w:val="00AE5FF6"/>
    <w:rsid w:val="00AE6A7E"/>
    <w:rsid w:val="00AE7DDD"/>
    <w:rsid w:val="00AF06AE"/>
    <w:rsid w:val="00AF27A4"/>
    <w:rsid w:val="00AF2903"/>
    <w:rsid w:val="00B00807"/>
    <w:rsid w:val="00B011A0"/>
    <w:rsid w:val="00B01341"/>
    <w:rsid w:val="00B01DCC"/>
    <w:rsid w:val="00B046C9"/>
    <w:rsid w:val="00B0598C"/>
    <w:rsid w:val="00B05DD0"/>
    <w:rsid w:val="00B06E79"/>
    <w:rsid w:val="00B07120"/>
    <w:rsid w:val="00B076BF"/>
    <w:rsid w:val="00B113AC"/>
    <w:rsid w:val="00B200C0"/>
    <w:rsid w:val="00B20BE2"/>
    <w:rsid w:val="00B20EE3"/>
    <w:rsid w:val="00B2349F"/>
    <w:rsid w:val="00B26412"/>
    <w:rsid w:val="00B26E23"/>
    <w:rsid w:val="00B27607"/>
    <w:rsid w:val="00B276B0"/>
    <w:rsid w:val="00B32043"/>
    <w:rsid w:val="00B36274"/>
    <w:rsid w:val="00B41B62"/>
    <w:rsid w:val="00B4310E"/>
    <w:rsid w:val="00B45227"/>
    <w:rsid w:val="00B522AD"/>
    <w:rsid w:val="00B55531"/>
    <w:rsid w:val="00B55C9F"/>
    <w:rsid w:val="00B64839"/>
    <w:rsid w:val="00B70705"/>
    <w:rsid w:val="00B71095"/>
    <w:rsid w:val="00B76563"/>
    <w:rsid w:val="00B76565"/>
    <w:rsid w:val="00B772D9"/>
    <w:rsid w:val="00B77AD4"/>
    <w:rsid w:val="00B80DA0"/>
    <w:rsid w:val="00B8160A"/>
    <w:rsid w:val="00B83851"/>
    <w:rsid w:val="00B83E90"/>
    <w:rsid w:val="00B850AF"/>
    <w:rsid w:val="00B851D8"/>
    <w:rsid w:val="00B86F06"/>
    <w:rsid w:val="00B906D7"/>
    <w:rsid w:val="00B92DE5"/>
    <w:rsid w:val="00B944FF"/>
    <w:rsid w:val="00B951E7"/>
    <w:rsid w:val="00B962E1"/>
    <w:rsid w:val="00B971E0"/>
    <w:rsid w:val="00BA0111"/>
    <w:rsid w:val="00BA0553"/>
    <w:rsid w:val="00BA1727"/>
    <w:rsid w:val="00BA2C00"/>
    <w:rsid w:val="00BA32B3"/>
    <w:rsid w:val="00BA5550"/>
    <w:rsid w:val="00BA5CD4"/>
    <w:rsid w:val="00BA5FBC"/>
    <w:rsid w:val="00BB2726"/>
    <w:rsid w:val="00BB3877"/>
    <w:rsid w:val="00BC082E"/>
    <w:rsid w:val="00BC0A4D"/>
    <w:rsid w:val="00BC47B3"/>
    <w:rsid w:val="00BC4E5F"/>
    <w:rsid w:val="00BC4F19"/>
    <w:rsid w:val="00BC5D97"/>
    <w:rsid w:val="00BC7241"/>
    <w:rsid w:val="00BD0CD5"/>
    <w:rsid w:val="00BD11AF"/>
    <w:rsid w:val="00BD1E27"/>
    <w:rsid w:val="00BD2ECF"/>
    <w:rsid w:val="00BD3056"/>
    <w:rsid w:val="00BD34F2"/>
    <w:rsid w:val="00BD4F23"/>
    <w:rsid w:val="00BD5CED"/>
    <w:rsid w:val="00BD7E09"/>
    <w:rsid w:val="00BE0F7A"/>
    <w:rsid w:val="00BE18B9"/>
    <w:rsid w:val="00BE1D65"/>
    <w:rsid w:val="00BE2ABE"/>
    <w:rsid w:val="00BE3101"/>
    <w:rsid w:val="00BE4059"/>
    <w:rsid w:val="00BE4D9A"/>
    <w:rsid w:val="00BE51B3"/>
    <w:rsid w:val="00BE5FAC"/>
    <w:rsid w:val="00C002D9"/>
    <w:rsid w:val="00C008CC"/>
    <w:rsid w:val="00C008F7"/>
    <w:rsid w:val="00C06FF3"/>
    <w:rsid w:val="00C12473"/>
    <w:rsid w:val="00C134CC"/>
    <w:rsid w:val="00C13CE0"/>
    <w:rsid w:val="00C146F6"/>
    <w:rsid w:val="00C23175"/>
    <w:rsid w:val="00C23A08"/>
    <w:rsid w:val="00C2462A"/>
    <w:rsid w:val="00C2593A"/>
    <w:rsid w:val="00C26ED5"/>
    <w:rsid w:val="00C30E04"/>
    <w:rsid w:val="00C30EE7"/>
    <w:rsid w:val="00C32B44"/>
    <w:rsid w:val="00C3409E"/>
    <w:rsid w:val="00C34876"/>
    <w:rsid w:val="00C34E90"/>
    <w:rsid w:val="00C35F45"/>
    <w:rsid w:val="00C37EFA"/>
    <w:rsid w:val="00C424E6"/>
    <w:rsid w:val="00C45381"/>
    <w:rsid w:val="00C45F05"/>
    <w:rsid w:val="00C47DF3"/>
    <w:rsid w:val="00C50125"/>
    <w:rsid w:val="00C5360A"/>
    <w:rsid w:val="00C5517E"/>
    <w:rsid w:val="00C6177E"/>
    <w:rsid w:val="00C66A0F"/>
    <w:rsid w:val="00C679BC"/>
    <w:rsid w:val="00C7115E"/>
    <w:rsid w:val="00C7183E"/>
    <w:rsid w:val="00C74286"/>
    <w:rsid w:val="00C74C0A"/>
    <w:rsid w:val="00C7510F"/>
    <w:rsid w:val="00C75C4C"/>
    <w:rsid w:val="00C75C55"/>
    <w:rsid w:val="00C761D0"/>
    <w:rsid w:val="00C80D6E"/>
    <w:rsid w:val="00C81BD6"/>
    <w:rsid w:val="00C82AEA"/>
    <w:rsid w:val="00C901EB"/>
    <w:rsid w:val="00C92195"/>
    <w:rsid w:val="00C96DD9"/>
    <w:rsid w:val="00CA0000"/>
    <w:rsid w:val="00CA08CF"/>
    <w:rsid w:val="00CA0E27"/>
    <w:rsid w:val="00CA36B5"/>
    <w:rsid w:val="00CA387B"/>
    <w:rsid w:val="00CA4187"/>
    <w:rsid w:val="00CA7B1E"/>
    <w:rsid w:val="00CB4160"/>
    <w:rsid w:val="00CB6981"/>
    <w:rsid w:val="00CB6EDF"/>
    <w:rsid w:val="00CB6F62"/>
    <w:rsid w:val="00CC10A4"/>
    <w:rsid w:val="00CC2B6C"/>
    <w:rsid w:val="00CC3D8D"/>
    <w:rsid w:val="00CC7CA2"/>
    <w:rsid w:val="00CC7D1F"/>
    <w:rsid w:val="00CD1746"/>
    <w:rsid w:val="00CD18E6"/>
    <w:rsid w:val="00CD2084"/>
    <w:rsid w:val="00CD214B"/>
    <w:rsid w:val="00CD34E5"/>
    <w:rsid w:val="00CD3757"/>
    <w:rsid w:val="00CD410F"/>
    <w:rsid w:val="00CD4D9F"/>
    <w:rsid w:val="00CD6FD6"/>
    <w:rsid w:val="00CE1915"/>
    <w:rsid w:val="00CE2531"/>
    <w:rsid w:val="00CE4302"/>
    <w:rsid w:val="00CE46A5"/>
    <w:rsid w:val="00CE46D7"/>
    <w:rsid w:val="00CE4F61"/>
    <w:rsid w:val="00CE6811"/>
    <w:rsid w:val="00CE6E6F"/>
    <w:rsid w:val="00CF0451"/>
    <w:rsid w:val="00CF0999"/>
    <w:rsid w:val="00CF1BE6"/>
    <w:rsid w:val="00CF3288"/>
    <w:rsid w:val="00CF51DC"/>
    <w:rsid w:val="00CF659E"/>
    <w:rsid w:val="00CF79AD"/>
    <w:rsid w:val="00CF7FF2"/>
    <w:rsid w:val="00D000FC"/>
    <w:rsid w:val="00D01CA8"/>
    <w:rsid w:val="00D04BE2"/>
    <w:rsid w:val="00D1163E"/>
    <w:rsid w:val="00D116C5"/>
    <w:rsid w:val="00D12A0A"/>
    <w:rsid w:val="00D144B8"/>
    <w:rsid w:val="00D159EC"/>
    <w:rsid w:val="00D15CC9"/>
    <w:rsid w:val="00D16EE5"/>
    <w:rsid w:val="00D20B90"/>
    <w:rsid w:val="00D23775"/>
    <w:rsid w:val="00D25872"/>
    <w:rsid w:val="00D3183A"/>
    <w:rsid w:val="00D3204F"/>
    <w:rsid w:val="00D32D11"/>
    <w:rsid w:val="00D34BB8"/>
    <w:rsid w:val="00D40DFF"/>
    <w:rsid w:val="00D4118C"/>
    <w:rsid w:val="00D43F79"/>
    <w:rsid w:val="00D53EDB"/>
    <w:rsid w:val="00D57D59"/>
    <w:rsid w:val="00D60ECF"/>
    <w:rsid w:val="00D615DF"/>
    <w:rsid w:val="00D61DED"/>
    <w:rsid w:val="00D629E9"/>
    <w:rsid w:val="00D6575A"/>
    <w:rsid w:val="00D67285"/>
    <w:rsid w:val="00D72266"/>
    <w:rsid w:val="00D7327F"/>
    <w:rsid w:val="00D73306"/>
    <w:rsid w:val="00D735CB"/>
    <w:rsid w:val="00D73E50"/>
    <w:rsid w:val="00D74FED"/>
    <w:rsid w:val="00D81B94"/>
    <w:rsid w:val="00D836D7"/>
    <w:rsid w:val="00D90AD3"/>
    <w:rsid w:val="00D92D43"/>
    <w:rsid w:val="00D94DA9"/>
    <w:rsid w:val="00D9742C"/>
    <w:rsid w:val="00D97D4E"/>
    <w:rsid w:val="00DA0F4A"/>
    <w:rsid w:val="00DA14D8"/>
    <w:rsid w:val="00DA3B0C"/>
    <w:rsid w:val="00DA3BF9"/>
    <w:rsid w:val="00DA3D08"/>
    <w:rsid w:val="00DA6978"/>
    <w:rsid w:val="00DA7771"/>
    <w:rsid w:val="00DB0FBB"/>
    <w:rsid w:val="00DB2785"/>
    <w:rsid w:val="00DB38BA"/>
    <w:rsid w:val="00DB4EC4"/>
    <w:rsid w:val="00DB69B8"/>
    <w:rsid w:val="00DB6F57"/>
    <w:rsid w:val="00DC08AC"/>
    <w:rsid w:val="00DC2FFF"/>
    <w:rsid w:val="00DD0F19"/>
    <w:rsid w:val="00DD2A72"/>
    <w:rsid w:val="00DD642E"/>
    <w:rsid w:val="00DD64B6"/>
    <w:rsid w:val="00DD6EE9"/>
    <w:rsid w:val="00DE2557"/>
    <w:rsid w:val="00DE3BA5"/>
    <w:rsid w:val="00DF04D1"/>
    <w:rsid w:val="00DF4EF2"/>
    <w:rsid w:val="00E02B06"/>
    <w:rsid w:val="00E068AA"/>
    <w:rsid w:val="00E0735C"/>
    <w:rsid w:val="00E104A6"/>
    <w:rsid w:val="00E126CA"/>
    <w:rsid w:val="00E14CF2"/>
    <w:rsid w:val="00E156BC"/>
    <w:rsid w:val="00E206DB"/>
    <w:rsid w:val="00E21272"/>
    <w:rsid w:val="00E2324E"/>
    <w:rsid w:val="00E24B72"/>
    <w:rsid w:val="00E26357"/>
    <w:rsid w:val="00E27267"/>
    <w:rsid w:val="00E3494F"/>
    <w:rsid w:val="00E36043"/>
    <w:rsid w:val="00E46046"/>
    <w:rsid w:val="00E4729E"/>
    <w:rsid w:val="00E50392"/>
    <w:rsid w:val="00E52746"/>
    <w:rsid w:val="00E52940"/>
    <w:rsid w:val="00E52FAB"/>
    <w:rsid w:val="00E53FEC"/>
    <w:rsid w:val="00E56263"/>
    <w:rsid w:val="00E564DB"/>
    <w:rsid w:val="00E60BDD"/>
    <w:rsid w:val="00E61DD4"/>
    <w:rsid w:val="00E638E5"/>
    <w:rsid w:val="00E66D17"/>
    <w:rsid w:val="00E719E6"/>
    <w:rsid w:val="00E724F1"/>
    <w:rsid w:val="00E738C0"/>
    <w:rsid w:val="00E73CCA"/>
    <w:rsid w:val="00E73F83"/>
    <w:rsid w:val="00E8498F"/>
    <w:rsid w:val="00E863E6"/>
    <w:rsid w:val="00E87D2A"/>
    <w:rsid w:val="00E90F09"/>
    <w:rsid w:val="00E9214E"/>
    <w:rsid w:val="00E948C0"/>
    <w:rsid w:val="00E95177"/>
    <w:rsid w:val="00EA1C61"/>
    <w:rsid w:val="00EA1F76"/>
    <w:rsid w:val="00EA49CF"/>
    <w:rsid w:val="00EA5A84"/>
    <w:rsid w:val="00EA65CD"/>
    <w:rsid w:val="00EA7365"/>
    <w:rsid w:val="00EA7B3E"/>
    <w:rsid w:val="00EB04F5"/>
    <w:rsid w:val="00EB1EC6"/>
    <w:rsid w:val="00EB1FAC"/>
    <w:rsid w:val="00EB24E3"/>
    <w:rsid w:val="00EB4355"/>
    <w:rsid w:val="00EB4D9F"/>
    <w:rsid w:val="00EB51DC"/>
    <w:rsid w:val="00EB5C65"/>
    <w:rsid w:val="00EB755C"/>
    <w:rsid w:val="00EB79CC"/>
    <w:rsid w:val="00EC172E"/>
    <w:rsid w:val="00EC17DE"/>
    <w:rsid w:val="00EC5369"/>
    <w:rsid w:val="00EC6373"/>
    <w:rsid w:val="00EC7C5E"/>
    <w:rsid w:val="00ED0595"/>
    <w:rsid w:val="00ED0652"/>
    <w:rsid w:val="00ED24B6"/>
    <w:rsid w:val="00ED5BBC"/>
    <w:rsid w:val="00ED7378"/>
    <w:rsid w:val="00EE557E"/>
    <w:rsid w:val="00EE7FA7"/>
    <w:rsid w:val="00EF0A0C"/>
    <w:rsid w:val="00EF0C96"/>
    <w:rsid w:val="00EF24FD"/>
    <w:rsid w:val="00EF6703"/>
    <w:rsid w:val="00F02479"/>
    <w:rsid w:val="00F043F9"/>
    <w:rsid w:val="00F049F7"/>
    <w:rsid w:val="00F114C4"/>
    <w:rsid w:val="00F118E0"/>
    <w:rsid w:val="00F16D8D"/>
    <w:rsid w:val="00F227C1"/>
    <w:rsid w:val="00F2294D"/>
    <w:rsid w:val="00F2459C"/>
    <w:rsid w:val="00F25D8B"/>
    <w:rsid w:val="00F2696A"/>
    <w:rsid w:val="00F321EA"/>
    <w:rsid w:val="00F3331B"/>
    <w:rsid w:val="00F42527"/>
    <w:rsid w:val="00F42D55"/>
    <w:rsid w:val="00F438CA"/>
    <w:rsid w:val="00F447D6"/>
    <w:rsid w:val="00F44B21"/>
    <w:rsid w:val="00F45CF5"/>
    <w:rsid w:val="00F466AA"/>
    <w:rsid w:val="00F500AA"/>
    <w:rsid w:val="00F54B8B"/>
    <w:rsid w:val="00F57CB8"/>
    <w:rsid w:val="00F60B64"/>
    <w:rsid w:val="00F67500"/>
    <w:rsid w:val="00F704FE"/>
    <w:rsid w:val="00F71123"/>
    <w:rsid w:val="00F75786"/>
    <w:rsid w:val="00F82229"/>
    <w:rsid w:val="00F8344C"/>
    <w:rsid w:val="00F83CF2"/>
    <w:rsid w:val="00F84EE0"/>
    <w:rsid w:val="00F86CC2"/>
    <w:rsid w:val="00F9176A"/>
    <w:rsid w:val="00F93273"/>
    <w:rsid w:val="00F94237"/>
    <w:rsid w:val="00F967E9"/>
    <w:rsid w:val="00F9690E"/>
    <w:rsid w:val="00F96C5D"/>
    <w:rsid w:val="00F9721E"/>
    <w:rsid w:val="00FA338F"/>
    <w:rsid w:val="00FA67AA"/>
    <w:rsid w:val="00FB0458"/>
    <w:rsid w:val="00FB3F11"/>
    <w:rsid w:val="00FB5DB8"/>
    <w:rsid w:val="00FC14DB"/>
    <w:rsid w:val="00FC3BDD"/>
    <w:rsid w:val="00FC4213"/>
    <w:rsid w:val="00FC5016"/>
    <w:rsid w:val="00FC502E"/>
    <w:rsid w:val="00FD76CC"/>
    <w:rsid w:val="00FE0D4A"/>
    <w:rsid w:val="00FE36AE"/>
    <w:rsid w:val="00FE3CC6"/>
    <w:rsid w:val="00FE617D"/>
    <w:rsid w:val="00FF1AF3"/>
    <w:rsid w:val="00FF3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FD1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740B8"/>
    <w:pPr>
      <w:keepNext/>
      <w:ind w:left="567"/>
      <w:jc w:val="center"/>
      <w:outlineLvl w:val="1"/>
    </w:pPr>
    <w:rPr>
      <w:b/>
      <w:sz w:val="36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740B8"/>
    <w:pPr>
      <w:keepNext/>
      <w:jc w:val="center"/>
      <w:outlineLvl w:val="2"/>
    </w:pPr>
    <w:rPr>
      <w:b/>
      <w:sz w:val="4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D762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6D762A"/>
    <w:rPr>
      <w:rFonts w:ascii="Cambria" w:hAnsi="Cambria" w:cs="Times New Roman"/>
      <w:b/>
      <w:bCs/>
      <w:sz w:val="26"/>
      <w:szCs w:val="26"/>
    </w:rPr>
  </w:style>
  <w:style w:type="paragraph" w:styleId="BodyText2">
    <w:name w:val="Body Text 2"/>
    <w:basedOn w:val="Normal"/>
    <w:link w:val="BodyText2Char"/>
    <w:uiPriority w:val="99"/>
    <w:rsid w:val="00A76FD1"/>
    <w:pPr>
      <w:widowControl w:val="0"/>
      <w:shd w:val="clear" w:color="auto" w:fill="FFFFFF"/>
      <w:snapToGrid w:val="0"/>
      <w:jc w:val="center"/>
    </w:pPr>
    <w:rPr>
      <w:b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D762A"/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A76FD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D762A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A76FD1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A76FD1"/>
    <w:pPr>
      <w:jc w:val="center"/>
    </w:pPr>
    <w:rPr>
      <w:b/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6D762A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ConsPlusNormal">
    <w:name w:val="ConsPlusNormal"/>
    <w:uiPriority w:val="99"/>
    <w:rsid w:val="004849F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AF06A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6A0FA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D762A"/>
    <w:rPr>
      <w:rFonts w:cs="Times New Roman"/>
      <w:sz w:val="24"/>
      <w:szCs w:val="24"/>
    </w:rPr>
  </w:style>
  <w:style w:type="paragraph" w:customStyle="1" w:styleId="55">
    <w:name w:val="Стиль По ширине Перед:  5 пт После:  5 пт"/>
    <w:basedOn w:val="Normal"/>
    <w:uiPriority w:val="99"/>
    <w:rsid w:val="000B52A0"/>
    <w:pPr>
      <w:jc w:val="both"/>
    </w:pPr>
    <w:rPr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E53F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762A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565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5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5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5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8</Pages>
  <Words>1476</Words>
  <Characters>8419</Characters>
  <Application>Microsoft Office Outlook</Application>
  <DocSecurity>0</DocSecurity>
  <Lines>0</Lines>
  <Paragraphs>0</Paragraphs>
  <ScaleCrop>false</ScaleCrop>
  <Company>Аппарат МО Котлас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Утверждена</dc:title>
  <dc:subject/>
  <dc:creator>irina</dc:creator>
  <cp:keywords/>
  <dc:description/>
  <cp:lastModifiedBy>Admin</cp:lastModifiedBy>
  <cp:revision>3</cp:revision>
  <cp:lastPrinted>2013-11-08T11:16:00Z</cp:lastPrinted>
  <dcterms:created xsi:type="dcterms:W3CDTF">2014-03-04T08:35:00Z</dcterms:created>
  <dcterms:modified xsi:type="dcterms:W3CDTF">2014-03-04T08:44:00Z</dcterms:modified>
</cp:coreProperties>
</file>